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297"/>
        <w:gridCol w:w="7310"/>
      </w:tblGrid>
      <w:tr w:rsidR="00A74191" w:rsidRPr="003F000E" w:rsidTr="00D061A5">
        <w:trPr>
          <w:trHeight w:val="1013"/>
        </w:trPr>
        <w:tc>
          <w:tcPr>
            <w:tcW w:w="1554" w:type="pct"/>
            <w:shd w:val="clear" w:color="auto" w:fill="auto"/>
          </w:tcPr>
          <w:p w:rsidR="00A74191" w:rsidRPr="003F000E" w:rsidRDefault="00A74191" w:rsidP="00D061A5">
            <w:pPr>
              <w:jc w:val="center"/>
            </w:pPr>
            <w:r w:rsidRPr="003F000E">
              <w:t>SỞ GD-ĐT ĐẮK LẮK</w:t>
            </w:r>
          </w:p>
          <w:p w:rsidR="00A74191" w:rsidRPr="003F000E" w:rsidRDefault="00A74191" w:rsidP="00D061A5">
            <w:pPr>
              <w:jc w:val="center"/>
              <w:rPr>
                <w:i/>
                <w:iCs/>
              </w:rPr>
            </w:pPr>
            <w:r w:rsidRPr="003F000E">
              <w:rPr>
                <w:noProof/>
                <w:lang w:val="vi-VN" w:eastAsia="vi-VN"/>
              </w:rPr>
              <mc:AlternateContent>
                <mc:Choice Requires="wps">
                  <w:drawing>
                    <wp:anchor distT="4294967295" distB="4294967295" distL="114300" distR="114300" simplePos="0" relativeHeight="251660288" behindDoc="0" locked="0" layoutInCell="1" allowOverlap="1" wp14:anchorId="6AC2E6A2" wp14:editId="5216BA61">
                      <wp:simplePos x="0" y="0"/>
                      <wp:positionH relativeFrom="column">
                        <wp:posOffset>593090</wp:posOffset>
                      </wp:positionH>
                      <wp:positionV relativeFrom="paragraph">
                        <wp:posOffset>187324</wp:posOffset>
                      </wp:positionV>
                      <wp:extent cx="91440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176353" id="_x0000_t32" coordsize="21600,21600" o:spt="32" o:oned="t" path="m,l21600,21600e" filled="f">
                      <v:path arrowok="t" fillok="f" o:connecttype="none"/>
                      <o:lock v:ext="edit" shapetype="t"/>
                    </v:shapetype>
                    <v:shape id="Straight Arrow Connector 3" o:spid="_x0000_s1026" type="#_x0000_t32" style="position:absolute;margin-left:46.7pt;margin-top:14.75pt;width:1in;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RGuIwIAAEk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"/>
                  </w:pict>
                </mc:Fallback>
              </mc:AlternateContent>
            </w:r>
            <w:r w:rsidRPr="003F000E">
              <w:rPr>
                <w:b/>
                <w:bCs/>
              </w:rPr>
              <w:t>ĐỀ MINH HOẠ</w:t>
            </w:r>
            <w:r w:rsidR="00325F69" w:rsidRPr="003F000E">
              <w:rPr>
                <w:b/>
                <w:bCs/>
              </w:rPr>
              <w:t xml:space="preserve"> SỐ 14</w:t>
            </w:r>
            <w:r w:rsidRPr="003F000E">
              <w:rPr>
                <w:i/>
                <w:iCs/>
              </w:rPr>
              <w:t xml:space="preserve"> </w:t>
            </w:r>
          </w:p>
          <w:p w:rsidR="00A74191" w:rsidRPr="003F000E" w:rsidRDefault="00A74191" w:rsidP="00D061A5">
            <w:pPr>
              <w:jc w:val="center"/>
              <w:rPr>
                <w:i/>
                <w:iCs/>
              </w:rPr>
            </w:pPr>
          </w:p>
          <w:p w:rsidR="00A74191" w:rsidRPr="003F000E" w:rsidRDefault="00A74191" w:rsidP="00D061A5">
            <w:pPr>
              <w:jc w:val="center"/>
              <w:rPr>
                <w:b/>
                <w:bCs/>
                <w:i/>
                <w:iCs/>
              </w:rPr>
            </w:pPr>
            <w:r w:rsidRPr="003F000E">
              <w:rPr>
                <w:i/>
                <w:iCs/>
              </w:rPr>
              <w:t>(Đề thi có 05 trang)</w:t>
            </w:r>
          </w:p>
        </w:tc>
        <w:tc>
          <w:tcPr>
            <w:tcW w:w="3446" w:type="pct"/>
            <w:shd w:val="clear" w:color="auto" w:fill="auto"/>
          </w:tcPr>
          <w:p w:rsidR="00A74191" w:rsidRPr="003F000E" w:rsidRDefault="00A74191" w:rsidP="00D061A5">
            <w:pPr>
              <w:jc w:val="center"/>
              <w:rPr>
                <w:b/>
                <w:bCs/>
              </w:rPr>
            </w:pPr>
            <w:r w:rsidRPr="003F000E">
              <w:rPr>
                <w:b/>
                <w:bCs/>
              </w:rPr>
              <w:t>KỲ THI TỐT NGHIỆP TRUNG HỌC PHỔ THÔNG NĂM 2021</w:t>
            </w:r>
          </w:p>
          <w:p w:rsidR="00A74191" w:rsidRPr="003F000E" w:rsidRDefault="00A74191" w:rsidP="00D061A5">
            <w:pPr>
              <w:jc w:val="center"/>
              <w:rPr>
                <w:b/>
                <w:bCs/>
              </w:rPr>
            </w:pPr>
            <w:r w:rsidRPr="003F000E">
              <w:rPr>
                <w:b/>
                <w:bCs/>
              </w:rPr>
              <w:t>Bài thi: NGOẠI NGỮ, Môn thi: TIẾNG ANH</w:t>
            </w:r>
          </w:p>
          <w:p w:rsidR="00A74191" w:rsidRPr="003F000E" w:rsidRDefault="00A74191" w:rsidP="00D061A5">
            <w:pPr>
              <w:jc w:val="center"/>
              <w:rPr>
                <w:b/>
                <w:bCs/>
              </w:rPr>
            </w:pPr>
            <w:r w:rsidRPr="003F000E">
              <w:rPr>
                <w:noProof/>
                <w:lang w:val="vi-VN" w:eastAsia="vi-VN"/>
              </w:rPr>
              <mc:AlternateContent>
                <mc:Choice Requires="wps">
                  <w:drawing>
                    <wp:anchor distT="0" distB="0" distL="114300" distR="114300" simplePos="0" relativeHeight="251659264" behindDoc="0" locked="0" layoutInCell="1" allowOverlap="1" wp14:anchorId="4CF8F9CC" wp14:editId="0693E9CB">
                      <wp:simplePos x="0" y="0"/>
                      <wp:positionH relativeFrom="column">
                        <wp:posOffset>1169035</wp:posOffset>
                      </wp:positionH>
                      <wp:positionV relativeFrom="paragraph">
                        <wp:posOffset>197485</wp:posOffset>
                      </wp:positionV>
                      <wp:extent cx="2567940" cy="635"/>
                      <wp:effectExtent l="0" t="0" r="22860" b="3746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A9FC75" id="Straight Arrow Connector 5" o:spid="_x0000_s1026" type="#_x0000_t32" style="position:absolute;margin-left:92.05pt;margin-top:15.55pt;width:202.2pt;height:.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PYKQIAAEw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"/>
                  </w:pict>
                </mc:Fallback>
              </mc:AlternateContent>
            </w:r>
            <w:r w:rsidRPr="003F000E">
              <w:rPr>
                <w:i/>
                <w:iCs/>
              </w:rPr>
              <w:t>Thời gian làm bài: 60 phút, không kể thời gian phát đề</w:t>
            </w:r>
          </w:p>
        </w:tc>
      </w:tr>
    </w:tbl>
    <w:p w:rsidR="00A74191" w:rsidRPr="003F000E" w:rsidRDefault="00A74191" w:rsidP="00A74191">
      <w:pPr>
        <w:tabs>
          <w:tab w:val="left" w:pos="284"/>
        </w:tabs>
        <w:rPr>
          <w:sz w:val="26"/>
          <w:szCs w:val="26"/>
        </w:rPr>
      </w:pPr>
    </w:p>
    <w:p w:rsidR="00A74191" w:rsidRPr="003F000E" w:rsidRDefault="00A74191" w:rsidP="00A74191">
      <w:pPr>
        <w:tabs>
          <w:tab w:val="left" w:pos="180"/>
          <w:tab w:val="left" w:leader="dot" w:pos="5940"/>
          <w:tab w:val="left" w:pos="7740"/>
        </w:tabs>
        <w:rPr>
          <w:b/>
        </w:rPr>
      </w:pPr>
      <w:bookmarkStart w:id="0" w:name="note"/>
      <w:bookmarkEnd w:id="0"/>
      <w:r w:rsidRPr="003F000E">
        <w:rPr>
          <w:rFonts w:eastAsia="Calibri"/>
          <w:b/>
        </w:rPr>
        <w:t>Họ, tên thí sinh:</w:t>
      </w:r>
      <w:r w:rsidRPr="003F000E">
        <w:rPr>
          <w:rFonts w:eastAsia="Calibri"/>
        </w:rPr>
        <w:tab/>
      </w:r>
      <w:bookmarkStart w:id="1" w:name="_GoBack"/>
      <w:bookmarkEnd w:id="1"/>
    </w:p>
    <w:p w:rsidR="00A74191" w:rsidRPr="003F000E" w:rsidRDefault="00A74191" w:rsidP="00A74191">
      <w:pPr>
        <w:tabs>
          <w:tab w:val="left" w:pos="180"/>
          <w:tab w:val="left" w:leader="dot" w:pos="5940"/>
          <w:tab w:val="left" w:pos="7740"/>
        </w:tabs>
        <w:rPr>
          <w:rFonts w:eastAsia="Calibri"/>
          <w:b/>
        </w:rPr>
      </w:pPr>
      <w:r w:rsidRPr="003F000E">
        <w:rPr>
          <w:rFonts w:eastAsia="Calibri"/>
          <w:b/>
        </w:rPr>
        <w:t>Số báo danh:</w:t>
      </w:r>
      <w:r w:rsidRPr="003F000E">
        <w:rPr>
          <w:rFonts w:eastAsia="Calibri"/>
        </w:rPr>
        <w:tab/>
      </w:r>
    </w:p>
    <w:p w:rsidR="00A74191" w:rsidRPr="003F000E" w:rsidRDefault="00A74191" w:rsidP="00A74191">
      <w:pPr>
        <w:rPr>
          <w:b/>
          <w:i/>
        </w:rPr>
      </w:pPr>
      <w:r w:rsidRPr="003F000E">
        <w:rPr>
          <w:noProof/>
          <w:lang w:val="vi-VN" w:eastAsia="vi-VN"/>
        </w:rPr>
        <mc:AlternateContent>
          <mc:Choice Requires="wps">
            <w:drawing>
              <wp:anchor distT="4294967295" distB="4294967295" distL="114300" distR="114300" simplePos="0" relativeHeight="251661312" behindDoc="0" locked="0" layoutInCell="1" allowOverlap="1" wp14:anchorId="737CCCB0" wp14:editId="15C561C5">
                <wp:simplePos x="0" y="0"/>
                <wp:positionH relativeFrom="column">
                  <wp:posOffset>47625</wp:posOffset>
                </wp:positionH>
                <wp:positionV relativeFrom="paragraph">
                  <wp:posOffset>17779</wp:posOffset>
                </wp:positionV>
                <wp:extent cx="6299835" cy="0"/>
                <wp:effectExtent l="0" t="0" r="2476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031BC" id="Straight Connector 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7oXHQIAADYEAAAOAAAAZHJzL2Uyb0RvYy54bWysU8GO2jAQvVfqP1i+QwgbK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JxPl8vF0wwjOvgSkg+Jxjr/iesOBaPAUqggG8nJ6cX5&#10;QITkQ0g4VnorpIytlwr1BV7OprOY4LQULDhDmLPNoZQWnUgYnvjFqsDzGGb1UbEI1nLCNjfbEyGv&#10;NlwuVcCDUoDOzbpOx4/lZLlZbBbZKJvON6NsUlWjj9syG8236YdZ9VSVZZX+DNTSLG8FY1wFdsOk&#10;ptnfTcLtzVxn7D6rdxmSt+hRLyA7/CPp2MvQvusgHDS77OzQYxjOGHx7SGH6H/dgPz739S8A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G4DuhcdAgAANgQAAA4AAAAAAAAAAAAAAAAALgIAAGRycy9lMm9Eb2MueG1sUEsBAi0AFAAG&#10;AAgAAAAhAPfDJjHZAAAABQEAAA8AAAAAAAAAAAAAAAAAdwQAAGRycy9kb3ducmV2LnhtbFBLBQYA&#10;AAAABAAEAPMAAAB9BQAAAAA=&#10;"/>
            </w:pict>
          </mc:Fallback>
        </mc:AlternateContent>
      </w:r>
    </w:p>
    <w:p w:rsidR="006640BC" w:rsidRPr="003F000E" w:rsidRDefault="006640BC" w:rsidP="00F71647">
      <w:pPr>
        <w:pStyle w:val="Normal0"/>
        <w:jc w:val="both"/>
        <w:rPr>
          <w:i/>
        </w:rPr>
      </w:pPr>
      <w:r w:rsidRPr="003F000E">
        <w:rPr>
          <w:b/>
          <w:i/>
        </w:rPr>
        <w:t>Mark the letter A, B, C or D on your answer sheetto indicate the word whose bold part is pronounced differently from that of the rest in each of the following questions</w:t>
      </w:r>
      <w:r w:rsidRPr="003F000E">
        <w:rPr>
          <w:i/>
        </w:rPr>
        <w:t>.</w:t>
      </w:r>
    </w:p>
    <w:p w:rsidR="006640BC" w:rsidRPr="003F000E" w:rsidRDefault="006640BC" w:rsidP="00F71647">
      <w:pPr>
        <w:tabs>
          <w:tab w:val="left" w:pos="1640"/>
          <w:tab w:val="left" w:pos="3740"/>
          <w:tab w:val="left" w:pos="5860"/>
          <w:tab w:val="left" w:pos="8000"/>
        </w:tabs>
        <w:jc w:val="both"/>
      </w:pPr>
      <w:r w:rsidRPr="003F000E">
        <w:rPr>
          <w:b/>
        </w:rPr>
        <w:t>Question 1.</w:t>
      </w:r>
      <w:r w:rsidRPr="003F000E">
        <w:rPr>
          <w:b/>
        </w:rPr>
        <w:tab/>
        <w:t>A.</w:t>
      </w:r>
      <w:r w:rsidRPr="003F000E">
        <w:rPr>
          <w:lang w:val="vi-VN"/>
        </w:rPr>
        <w:t>bl</w:t>
      </w:r>
      <w:r w:rsidRPr="003F000E">
        <w:rPr>
          <w:u w:val="single"/>
          <w:lang w:val="vi-VN"/>
        </w:rPr>
        <w:t>a</w:t>
      </w:r>
      <w:r w:rsidRPr="003F000E">
        <w:rPr>
          <w:lang w:val="vi-VN"/>
        </w:rPr>
        <w:t>ck</w:t>
      </w:r>
      <w:r w:rsidRPr="003F000E">
        <w:rPr>
          <w:b/>
        </w:rPr>
        <w:tab/>
        <w:t>B.</w:t>
      </w:r>
      <w:r w:rsidRPr="003F000E">
        <w:rPr>
          <w:lang w:val="vi-VN"/>
        </w:rPr>
        <w:t>m</w:t>
      </w:r>
      <w:r w:rsidRPr="003F000E">
        <w:rPr>
          <w:u w:val="single"/>
          <w:lang w:val="vi-VN"/>
        </w:rPr>
        <w:t>a</w:t>
      </w:r>
      <w:r w:rsidRPr="003F000E">
        <w:rPr>
          <w:lang w:val="vi-VN"/>
        </w:rPr>
        <w:t>tch</w:t>
      </w:r>
      <w:r w:rsidRPr="003F000E">
        <w:rPr>
          <w:b/>
        </w:rPr>
        <w:tab/>
        <w:t>C.</w:t>
      </w:r>
      <w:r w:rsidRPr="003F000E">
        <w:rPr>
          <w:lang w:val="vi-VN"/>
        </w:rPr>
        <w:t>c</w:t>
      </w:r>
      <w:r w:rsidRPr="003F000E">
        <w:rPr>
          <w:u w:val="single"/>
          <w:lang w:val="vi-VN"/>
        </w:rPr>
        <w:t>a</w:t>
      </w:r>
      <w:r w:rsidRPr="003F000E">
        <w:rPr>
          <w:lang w:val="vi-VN"/>
        </w:rPr>
        <w:t>lcium</w:t>
      </w:r>
      <w:r w:rsidRPr="003F000E">
        <w:rPr>
          <w:b/>
        </w:rPr>
        <w:tab/>
        <w:t>D.</w:t>
      </w:r>
      <w:r w:rsidRPr="003F000E">
        <w:rPr>
          <w:lang w:val="vi-VN"/>
        </w:rPr>
        <w:t>f</w:t>
      </w:r>
      <w:r w:rsidRPr="003F000E">
        <w:rPr>
          <w:u w:val="single"/>
          <w:lang w:val="vi-VN"/>
        </w:rPr>
        <w:t>a</w:t>
      </w:r>
      <w:r w:rsidRPr="003F000E">
        <w:rPr>
          <w:lang w:val="vi-VN"/>
        </w:rPr>
        <w:t>re</w:t>
      </w:r>
    </w:p>
    <w:p w:rsidR="006640BC" w:rsidRPr="003F000E" w:rsidRDefault="006640BC" w:rsidP="00F71647">
      <w:pPr>
        <w:tabs>
          <w:tab w:val="left" w:pos="1640"/>
          <w:tab w:val="left" w:pos="3740"/>
          <w:tab w:val="left" w:pos="5860"/>
          <w:tab w:val="left" w:pos="8000"/>
        </w:tabs>
        <w:jc w:val="both"/>
      </w:pPr>
      <w:r w:rsidRPr="003F000E">
        <w:rPr>
          <w:b/>
        </w:rPr>
        <w:t>Question 2.</w:t>
      </w:r>
      <w:r w:rsidRPr="003F000E">
        <w:rPr>
          <w:b/>
        </w:rPr>
        <w:tab/>
        <w:t>A.</w:t>
      </w:r>
      <w:r w:rsidRPr="003F000E">
        <w:rPr>
          <w:lang w:val="vi-VN"/>
        </w:rPr>
        <w:t>talk</w:t>
      </w:r>
      <w:r w:rsidRPr="003F000E">
        <w:rPr>
          <w:u w:val="single"/>
          <w:lang w:val="vi-VN"/>
        </w:rPr>
        <w:t>ed</w:t>
      </w:r>
      <w:r w:rsidRPr="003F000E">
        <w:rPr>
          <w:b/>
        </w:rPr>
        <w:tab/>
        <w:t>B.</w:t>
      </w:r>
      <w:r w:rsidRPr="003F000E">
        <w:rPr>
          <w:lang w:val="vi-VN"/>
        </w:rPr>
        <w:t>call</w:t>
      </w:r>
      <w:r w:rsidRPr="003F000E">
        <w:rPr>
          <w:u w:val="single"/>
          <w:lang w:val="vi-VN"/>
        </w:rPr>
        <w:t>ed</w:t>
      </w:r>
      <w:r w:rsidRPr="003F000E">
        <w:rPr>
          <w:b/>
        </w:rPr>
        <w:tab/>
        <w:t>C.</w:t>
      </w:r>
      <w:r w:rsidRPr="003F000E">
        <w:rPr>
          <w:lang w:val="vi-VN"/>
        </w:rPr>
        <w:t>watch</w:t>
      </w:r>
      <w:r w:rsidRPr="003F000E">
        <w:rPr>
          <w:u w:val="single"/>
          <w:lang w:val="vi-VN"/>
        </w:rPr>
        <w:t>ed</w:t>
      </w:r>
      <w:r w:rsidRPr="003F000E">
        <w:rPr>
          <w:b/>
        </w:rPr>
        <w:tab/>
        <w:t>D.</w:t>
      </w:r>
      <w:r w:rsidRPr="003F000E">
        <w:rPr>
          <w:lang w:val="vi-VN"/>
        </w:rPr>
        <w:t>pass</w:t>
      </w:r>
      <w:r w:rsidRPr="003F000E">
        <w:rPr>
          <w:u w:val="single"/>
          <w:lang w:val="vi-VN"/>
        </w:rPr>
        <w:t>ed</w:t>
      </w:r>
    </w:p>
    <w:p w:rsidR="00F71647" w:rsidRPr="003F000E" w:rsidRDefault="00F71647" w:rsidP="00F71647">
      <w:pPr>
        <w:pStyle w:val="Normal0"/>
        <w:jc w:val="both"/>
        <w:rPr>
          <w:b/>
          <w:i/>
        </w:rPr>
      </w:pPr>
    </w:p>
    <w:p w:rsidR="006640BC" w:rsidRPr="003F000E" w:rsidRDefault="006640BC" w:rsidP="00F71647">
      <w:pPr>
        <w:pStyle w:val="Normal0"/>
        <w:jc w:val="both"/>
        <w:rPr>
          <w:b/>
          <w:i/>
        </w:rPr>
      </w:pPr>
      <w:r w:rsidRPr="003F000E">
        <w:rPr>
          <w:b/>
          <w:i/>
        </w:rPr>
        <w:t>Mark the letter A, B, C, or D on your answer sheet to indicate the word that differs from the rest in the position of the main stress in each of the following questions</w:t>
      </w:r>
    </w:p>
    <w:p w:rsidR="006640BC" w:rsidRPr="003F000E" w:rsidRDefault="006640BC" w:rsidP="00F71647">
      <w:pPr>
        <w:tabs>
          <w:tab w:val="left" w:pos="1640"/>
          <w:tab w:val="left" w:pos="3740"/>
          <w:tab w:val="left" w:pos="5860"/>
          <w:tab w:val="left" w:pos="8000"/>
        </w:tabs>
        <w:jc w:val="both"/>
      </w:pPr>
      <w:r w:rsidRPr="003F000E">
        <w:rPr>
          <w:b/>
        </w:rPr>
        <w:t>Question 3.</w:t>
      </w:r>
      <w:r w:rsidRPr="003F000E">
        <w:rPr>
          <w:b/>
        </w:rPr>
        <w:tab/>
        <w:t>A.</w:t>
      </w:r>
      <w:r w:rsidRPr="003F000E">
        <w:t>begin</w:t>
      </w:r>
      <w:r w:rsidRPr="003F000E">
        <w:rPr>
          <w:b/>
        </w:rPr>
        <w:tab/>
        <w:t>B.</w:t>
      </w:r>
      <w:r w:rsidR="00EE6CF0" w:rsidRPr="003F000E">
        <w:t>visit</w:t>
      </w:r>
      <w:r w:rsidRPr="003F000E">
        <w:rPr>
          <w:b/>
        </w:rPr>
        <w:tab/>
        <w:t>C.</w:t>
      </w:r>
      <w:r w:rsidRPr="003F000E">
        <w:t>water</w:t>
      </w:r>
      <w:r w:rsidRPr="003F000E">
        <w:rPr>
          <w:b/>
        </w:rPr>
        <w:tab/>
        <w:t>D.</w:t>
      </w:r>
      <w:r w:rsidRPr="003F000E">
        <w:t>football</w:t>
      </w:r>
    </w:p>
    <w:p w:rsidR="006640BC" w:rsidRPr="003F000E" w:rsidRDefault="006640BC" w:rsidP="00F71647">
      <w:pPr>
        <w:tabs>
          <w:tab w:val="left" w:pos="1640"/>
          <w:tab w:val="left" w:pos="3740"/>
          <w:tab w:val="left" w:pos="5860"/>
          <w:tab w:val="left" w:pos="8000"/>
        </w:tabs>
        <w:jc w:val="both"/>
      </w:pPr>
      <w:r w:rsidRPr="003F000E">
        <w:rPr>
          <w:b/>
        </w:rPr>
        <w:t>Question 4.</w:t>
      </w:r>
      <w:r w:rsidRPr="003F000E">
        <w:rPr>
          <w:b/>
        </w:rPr>
        <w:tab/>
        <w:t>A</w:t>
      </w:r>
      <w:r w:rsidR="00EE6CF0" w:rsidRPr="003F000E">
        <w:t>.television</w:t>
      </w:r>
      <w:r w:rsidRPr="003F000E">
        <w:rPr>
          <w:b/>
        </w:rPr>
        <w:tab/>
        <w:t>B.</w:t>
      </w:r>
      <w:r w:rsidRPr="003F000E">
        <w:rPr>
          <w:lang w:val="vi-VN"/>
        </w:rPr>
        <w:t>educate</w:t>
      </w:r>
      <w:r w:rsidRPr="003F000E">
        <w:rPr>
          <w:b/>
        </w:rPr>
        <w:tab/>
        <w:t>C.</w:t>
      </w:r>
      <w:r w:rsidRPr="003F000E">
        <w:rPr>
          <w:lang w:val="vi-VN"/>
        </w:rPr>
        <w:t>determine</w:t>
      </w:r>
      <w:r w:rsidRPr="003F000E">
        <w:rPr>
          <w:b/>
        </w:rPr>
        <w:tab/>
        <w:t>D.</w:t>
      </w:r>
      <w:r w:rsidRPr="003F000E">
        <w:rPr>
          <w:lang w:val="vi-VN"/>
        </w:rPr>
        <w:t>compliment</w:t>
      </w:r>
    </w:p>
    <w:p w:rsidR="00F71647" w:rsidRPr="003F000E" w:rsidRDefault="00F71647" w:rsidP="00F71647">
      <w:pPr>
        <w:pStyle w:val="Normal0"/>
        <w:jc w:val="both"/>
        <w:rPr>
          <w:b/>
          <w:i/>
        </w:rPr>
      </w:pPr>
    </w:p>
    <w:p w:rsidR="006640BC" w:rsidRPr="003F000E" w:rsidRDefault="006640BC" w:rsidP="00F71647">
      <w:pPr>
        <w:pStyle w:val="Normal0"/>
        <w:jc w:val="both"/>
        <w:rPr>
          <w:b/>
          <w:i/>
        </w:rPr>
      </w:pPr>
      <w:r w:rsidRPr="003F000E">
        <w:rPr>
          <w:b/>
          <w:i/>
        </w:rPr>
        <w:t>Mark the letter A, B, C, or D on your answer sheet to indicate the correct answer to each of the following questions.</w:t>
      </w:r>
    </w:p>
    <w:p w:rsidR="006640BC" w:rsidRPr="003F000E" w:rsidRDefault="006640BC" w:rsidP="00F71647">
      <w:pPr>
        <w:pStyle w:val="Normal0"/>
        <w:jc w:val="both"/>
      </w:pPr>
      <w:r w:rsidRPr="003F000E">
        <w:rPr>
          <w:b/>
        </w:rPr>
        <w:t>Question 5.</w:t>
      </w:r>
      <w:r w:rsidRPr="003F000E">
        <w:t>The situation of COVID-19 worldwide is still serious, ____________?</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isn’t it </w:t>
      </w:r>
      <w:r w:rsidRPr="003F000E">
        <w:rPr>
          <w:b/>
        </w:rPr>
        <w:tab/>
        <w:t>B.</w:t>
      </w:r>
      <w:r w:rsidRPr="003F000E">
        <w:t xml:space="preserve"> isn't it </w:t>
      </w:r>
      <w:r w:rsidRPr="003F000E">
        <w:rPr>
          <w:b/>
        </w:rPr>
        <w:tab/>
        <w:t>C.</w:t>
      </w:r>
      <w:r w:rsidRPr="003F000E">
        <w:t xml:space="preserve"> is not it </w:t>
      </w:r>
      <w:r w:rsidRPr="003F000E">
        <w:rPr>
          <w:b/>
        </w:rPr>
        <w:tab/>
        <w:t>D.</w:t>
      </w:r>
      <w:r w:rsidRPr="003F000E">
        <w:t xml:space="preserve"> doesn't it </w:t>
      </w:r>
    </w:p>
    <w:p w:rsidR="006640BC" w:rsidRPr="003F000E" w:rsidRDefault="006640BC" w:rsidP="00F71647">
      <w:pPr>
        <w:pStyle w:val="Normal0"/>
        <w:jc w:val="both"/>
      </w:pPr>
      <w:r w:rsidRPr="003F000E">
        <w:rPr>
          <w:b/>
        </w:rPr>
        <w:t>Question 6.</w:t>
      </w:r>
      <w:r w:rsidRPr="003F000E">
        <w:t>Our children _______ to school by bus every morning .</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take</w:t>
      </w:r>
      <w:r w:rsidRPr="003F000E">
        <w:rPr>
          <w:b/>
        </w:rPr>
        <w:tab/>
        <w:t>B.</w:t>
      </w:r>
      <w:r w:rsidRPr="003F000E">
        <w:t xml:space="preserve"> are taken</w:t>
      </w:r>
      <w:r w:rsidRPr="003F000E">
        <w:rPr>
          <w:b/>
        </w:rPr>
        <w:tab/>
        <w:t>C.</w:t>
      </w:r>
      <w:r w:rsidRPr="003F000E">
        <w:t xml:space="preserve"> have taken</w:t>
      </w:r>
      <w:r w:rsidRPr="003F000E">
        <w:rPr>
          <w:b/>
        </w:rPr>
        <w:tab/>
        <w:t>D.</w:t>
      </w:r>
      <w:r w:rsidRPr="003F000E">
        <w:t xml:space="preserve"> are taking</w:t>
      </w:r>
    </w:p>
    <w:p w:rsidR="006640BC" w:rsidRPr="003F000E" w:rsidRDefault="006640BC" w:rsidP="00F71647">
      <w:pPr>
        <w:pStyle w:val="Normal0"/>
        <w:jc w:val="both"/>
      </w:pPr>
      <w:r w:rsidRPr="003F000E">
        <w:rPr>
          <w:b/>
        </w:rPr>
        <w:t>Question 7.</w:t>
      </w:r>
      <w:r w:rsidRPr="003F000E">
        <w:t>In water polo, defensive</w:t>
      </w:r>
      <w:r w:rsidR="00EE6CF0" w:rsidRPr="003F000E">
        <w:t xml:space="preserve"> players</w:t>
      </w:r>
      <w:r w:rsidRPr="003F000E">
        <w:t xml:space="preserve"> are not allowed to interfere_______ the opponent's movement unless the player is holding a ball.</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into</w:t>
      </w:r>
      <w:r w:rsidRPr="003F000E">
        <w:rPr>
          <w:b/>
        </w:rPr>
        <w:tab/>
        <w:t>B.</w:t>
      </w:r>
      <w:r w:rsidRPr="003F000E">
        <w:t xml:space="preserve"> with</w:t>
      </w:r>
      <w:r w:rsidRPr="003F000E">
        <w:rPr>
          <w:b/>
        </w:rPr>
        <w:tab/>
        <w:t>C.</w:t>
      </w:r>
      <w:r w:rsidRPr="003F000E">
        <w:t xml:space="preserve"> on</w:t>
      </w:r>
      <w:r w:rsidRPr="003F000E">
        <w:rPr>
          <w:b/>
        </w:rPr>
        <w:tab/>
        <w:t>D.</w:t>
      </w:r>
      <w:r w:rsidRPr="003F000E">
        <w:t xml:space="preserve"> about</w:t>
      </w:r>
    </w:p>
    <w:p w:rsidR="006640BC" w:rsidRPr="003F000E" w:rsidRDefault="006640BC" w:rsidP="00F71647">
      <w:pPr>
        <w:pStyle w:val="Normal0"/>
        <w:jc w:val="both"/>
      </w:pPr>
      <w:r w:rsidRPr="003F000E">
        <w:rPr>
          <w:b/>
        </w:rPr>
        <w:t>Question 8.</w:t>
      </w:r>
      <w:r w:rsidRPr="003F000E">
        <w:t>_________you practise English _________you will learn.</w:t>
      </w:r>
    </w:p>
    <w:p w:rsidR="006640BC" w:rsidRPr="003F000E" w:rsidRDefault="006640BC" w:rsidP="00F71647">
      <w:pPr>
        <w:tabs>
          <w:tab w:val="left" w:pos="280"/>
          <w:tab w:val="left" w:pos="5240"/>
        </w:tabs>
        <w:jc w:val="both"/>
      </w:pPr>
      <w:r w:rsidRPr="003F000E">
        <w:rPr>
          <w:b/>
        </w:rPr>
        <w:tab/>
        <w:t>A.</w:t>
      </w:r>
      <w:r w:rsidRPr="003F000E">
        <w:t xml:space="preserve"> The more/the much faster</w:t>
      </w:r>
      <w:r w:rsidRPr="003F000E">
        <w:rPr>
          <w:b/>
        </w:rPr>
        <w:tab/>
        <w:t>B.</w:t>
      </w:r>
      <w:r w:rsidRPr="003F000E">
        <w:t xml:space="preserve"> The more/the more faster</w:t>
      </w:r>
    </w:p>
    <w:p w:rsidR="006640BC" w:rsidRPr="003F000E" w:rsidRDefault="006640BC" w:rsidP="00F71647">
      <w:pPr>
        <w:tabs>
          <w:tab w:val="left" w:pos="280"/>
          <w:tab w:val="left" w:pos="5240"/>
        </w:tabs>
        <w:jc w:val="both"/>
      </w:pPr>
      <w:r w:rsidRPr="003F000E">
        <w:rPr>
          <w:b/>
        </w:rPr>
        <w:tab/>
        <w:t>C.</w:t>
      </w:r>
      <w:r w:rsidRPr="003F000E">
        <w:t xml:space="preserve"> The more/ the faster</w:t>
      </w:r>
      <w:r w:rsidRPr="003F000E">
        <w:rPr>
          <w:b/>
        </w:rPr>
        <w:tab/>
        <w:t>D.</w:t>
      </w:r>
      <w:r w:rsidRPr="003F000E">
        <w:t xml:space="preserve"> More / faster</w:t>
      </w:r>
    </w:p>
    <w:p w:rsidR="006640BC" w:rsidRPr="003F000E" w:rsidRDefault="006640BC" w:rsidP="00F71647">
      <w:pPr>
        <w:pStyle w:val="Normal0"/>
        <w:jc w:val="both"/>
      </w:pPr>
      <w:r w:rsidRPr="003F000E">
        <w:rPr>
          <w:b/>
        </w:rPr>
        <w:t>Question 9.</w:t>
      </w:r>
      <w:r w:rsidRPr="003F000E">
        <w:t>During our stay in Venice, we bought a ________ bottle.</w:t>
      </w:r>
    </w:p>
    <w:p w:rsidR="006640BC" w:rsidRPr="003F000E" w:rsidRDefault="006640BC" w:rsidP="00F71647">
      <w:pPr>
        <w:tabs>
          <w:tab w:val="left" w:pos="280"/>
          <w:tab w:val="left" w:pos="5240"/>
        </w:tabs>
        <w:jc w:val="both"/>
      </w:pPr>
      <w:r w:rsidRPr="003F000E">
        <w:rPr>
          <w:b/>
        </w:rPr>
        <w:tab/>
        <w:t>A.</w:t>
      </w:r>
      <w:r w:rsidRPr="003F000E">
        <w:t xml:space="preserve"> glass perfume lovely</w:t>
      </w:r>
      <w:r w:rsidRPr="003F000E">
        <w:rPr>
          <w:b/>
        </w:rPr>
        <w:tab/>
        <w:t>B.</w:t>
      </w:r>
      <w:r w:rsidRPr="003F000E">
        <w:t xml:space="preserve"> glass lovely perfume</w:t>
      </w:r>
    </w:p>
    <w:p w:rsidR="006640BC" w:rsidRPr="003F000E" w:rsidRDefault="006640BC" w:rsidP="00F71647">
      <w:pPr>
        <w:tabs>
          <w:tab w:val="left" w:pos="280"/>
          <w:tab w:val="left" w:pos="5240"/>
        </w:tabs>
        <w:jc w:val="both"/>
      </w:pPr>
      <w:r w:rsidRPr="003F000E">
        <w:rPr>
          <w:b/>
        </w:rPr>
        <w:tab/>
        <w:t>C.</w:t>
      </w:r>
      <w:r w:rsidRPr="003F000E">
        <w:t xml:space="preserve"> lovely glass perfume  </w:t>
      </w:r>
      <w:r w:rsidRPr="003F000E">
        <w:rPr>
          <w:b/>
        </w:rPr>
        <w:tab/>
        <w:t>D.</w:t>
      </w:r>
      <w:r w:rsidRPr="003F000E">
        <w:t xml:space="preserve"> lovely perfume glass  </w:t>
      </w:r>
    </w:p>
    <w:p w:rsidR="006640BC" w:rsidRPr="003F000E" w:rsidRDefault="006640BC" w:rsidP="00F71647">
      <w:pPr>
        <w:pStyle w:val="Normal0"/>
        <w:jc w:val="both"/>
      </w:pPr>
      <w:r w:rsidRPr="003F000E">
        <w:rPr>
          <w:b/>
        </w:rPr>
        <w:t>Question 10.</w:t>
      </w:r>
      <w:r w:rsidRPr="003F000E">
        <w:t>We________ for going home when it began to rain.</w:t>
      </w:r>
    </w:p>
    <w:p w:rsidR="006640BC" w:rsidRPr="003F000E" w:rsidRDefault="006640BC" w:rsidP="00F71647">
      <w:pPr>
        <w:tabs>
          <w:tab w:val="left" w:pos="280"/>
          <w:tab w:val="left" w:pos="5240"/>
        </w:tabs>
        <w:jc w:val="both"/>
      </w:pPr>
      <w:r w:rsidRPr="003F000E">
        <w:rPr>
          <w:b/>
        </w:rPr>
        <w:tab/>
        <w:t>A.</w:t>
      </w:r>
      <w:r w:rsidRPr="003F000E">
        <w:t xml:space="preserve"> have prepared</w:t>
      </w:r>
      <w:r w:rsidRPr="003F000E">
        <w:rPr>
          <w:b/>
        </w:rPr>
        <w:tab/>
        <w:t>B.</w:t>
      </w:r>
      <w:r w:rsidRPr="003F000E">
        <w:t xml:space="preserve"> will be preparing</w:t>
      </w:r>
    </w:p>
    <w:p w:rsidR="006640BC" w:rsidRPr="003F000E" w:rsidRDefault="006640BC" w:rsidP="00F71647">
      <w:pPr>
        <w:tabs>
          <w:tab w:val="left" w:pos="280"/>
          <w:tab w:val="left" w:pos="5240"/>
        </w:tabs>
        <w:jc w:val="both"/>
      </w:pPr>
      <w:r w:rsidRPr="003F000E">
        <w:rPr>
          <w:b/>
        </w:rPr>
        <w:tab/>
        <w:t>C.</w:t>
      </w:r>
      <w:r w:rsidRPr="003F000E">
        <w:t xml:space="preserve"> are preparing</w:t>
      </w:r>
      <w:r w:rsidRPr="003F000E">
        <w:rPr>
          <w:b/>
        </w:rPr>
        <w:tab/>
        <w:t>D.</w:t>
      </w:r>
      <w:r w:rsidRPr="003F000E">
        <w:t>were preparing</w:t>
      </w:r>
    </w:p>
    <w:p w:rsidR="006640BC" w:rsidRPr="003F000E" w:rsidRDefault="006640BC" w:rsidP="00F71647">
      <w:pPr>
        <w:pStyle w:val="Normal0"/>
        <w:jc w:val="both"/>
      </w:pPr>
      <w:r w:rsidRPr="003F000E">
        <w:rPr>
          <w:b/>
        </w:rPr>
        <w:t>Question 11.</w:t>
      </w:r>
      <w:r w:rsidRPr="003F000E">
        <w:t>_________he is very rich, he is very stingy. He never gives money to anyone.</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A</w:t>
      </w:r>
      <w:r w:rsidRPr="003F000E">
        <w:rPr>
          <w:lang w:val="vi-VN"/>
        </w:rPr>
        <w:t>lthough</w:t>
      </w:r>
      <w:r w:rsidRPr="003F000E">
        <w:rPr>
          <w:b/>
        </w:rPr>
        <w:tab/>
        <w:t>B.</w:t>
      </w:r>
      <w:r w:rsidRPr="003F000E">
        <w:t>B</w:t>
      </w:r>
      <w:r w:rsidRPr="003F000E">
        <w:rPr>
          <w:lang w:val="vi-VN"/>
        </w:rPr>
        <w:t>ecause of</w:t>
      </w:r>
      <w:r w:rsidRPr="003F000E">
        <w:rPr>
          <w:b/>
        </w:rPr>
        <w:tab/>
        <w:t>C.</w:t>
      </w:r>
      <w:r w:rsidRPr="003F000E">
        <w:t xml:space="preserve"> B</w:t>
      </w:r>
      <w:r w:rsidRPr="003F000E">
        <w:rPr>
          <w:lang w:val="vi-VN"/>
        </w:rPr>
        <w:t>ecause</w:t>
      </w:r>
      <w:r w:rsidRPr="003F000E">
        <w:rPr>
          <w:b/>
        </w:rPr>
        <w:tab/>
        <w:t>D.</w:t>
      </w:r>
      <w:r w:rsidRPr="003F000E">
        <w:t xml:space="preserve"> D</w:t>
      </w:r>
      <w:r w:rsidRPr="003F000E">
        <w:rPr>
          <w:lang w:val="vi-VN"/>
        </w:rPr>
        <w:t>espite</w:t>
      </w:r>
    </w:p>
    <w:p w:rsidR="006640BC" w:rsidRPr="003F000E" w:rsidRDefault="006640BC" w:rsidP="00F71647">
      <w:pPr>
        <w:pStyle w:val="Normal0"/>
        <w:jc w:val="both"/>
      </w:pPr>
      <w:r w:rsidRPr="003F000E">
        <w:rPr>
          <w:b/>
        </w:rPr>
        <w:t>Question 12.</w:t>
      </w:r>
      <w:r w:rsidRPr="003F000E">
        <w:t xml:space="preserve">He will have worked at this factory for 25 years </w:t>
      </w:r>
      <w:r w:rsidRPr="003F000E">
        <w:rPr>
          <w:lang w:val="vi-VN"/>
        </w:rPr>
        <w:t>______</w:t>
      </w:r>
    </w:p>
    <w:p w:rsidR="006640BC" w:rsidRPr="003F000E" w:rsidRDefault="006640BC" w:rsidP="00F71647">
      <w:pPr>
        <w:tabs>
          <w:tab w:val="left" w:pos="280"/>
          <w:tab w:val="left" w:pos="5240"/>
        </w:tabs>
        <w:jc w:val="both"/>
      </w:pPr>
      <w:r w:rsidRPr="003F000E">
        <w:rPr>
          <w:b/>
        </w:rPr>
        <w:tab/>
        <w:t>A.</w:t>
      </w:r>
      <w:r w:rsidRPr="003F000E">
        <w:t xml:space="preserve"> when he retires</w:t>
      </w:r>
      <w:r w:rsidRPr="003F000E">
        <w:rPr>
          <w:b/>
        </w:rPr>
        <w:tab/>
        <w:t>B.</w:t>
      </w:r>
      <w:r w:rsidRPr="003F000E">
        <w:t xml:space="preserve"> after he had retired</w:t>
      </w:r>
    </w:p>
    <w:p w:rsidR="006640BC" w:rsidRPr="003F000E" w:rsidRDefault="006640BC" w:rsidP="00F71647">
      <w:pPr>
        <w:tabs>
          <w:tab w:val="left" w:pos="280"/>
          <w:tab w:val="left" w:pos="5240"/>
        </w:tabs>
        <w:jc w:val="both"/>
      </w:pPr>
      <w:r w:rsidRPr="003F000E">
        <w:rPr>
          <w:b/>
        </w:rPr>
        <w:tab/>
        <w:t>C.</w:t>
      </w:r>
      <w:r w:rsidRPr="003F000E">
        <w:t xml:space="preserve"> as soon as he had retired</w:t>
      </w:r>
      <w:r w:rsidRPr="003F000E">
        <w:rPr>
          <w:b/>
        </w:rPr>
        <w:tab/>
        <w:t>D.</w:t>
      </w:r>
      <w:r w:rsidRPr="003F000E">
        <w:t>by the time he retires</w:t>
      </w:r>
    </w:p>
    <w:p w:rsidR="006640BC" w:rsidRPr="003F000E" w:rsidRDefault="006640BC" w:rsidP="00F71647">
      <w:pPr>
        <w:pStyle w:val="Normal0"/>
        <w:jc w:val="both"/>
      </w:pPr>
      <w:r w:rsidRPr="003F000E">
        <w:rPr>
          <w:b/>
        </w:rPr>
        <w:t xml:space="preserve">Question13. </w:t>
      </w:r>
      <w:r w:rsidRPr="003F000E">
        <w:t>_______ for 4 hours, they decided to stop to have lunch at a cheap restaurant.</w:t>
      </w:r>
    </w:p>
    <w:p w:rsidR="006640BC" w:rsidRPr="003F000E" w:rsidRDefault="006640BC" w:rsidP="00F71647">
      <w:pPr>
        <w:tabs>
          <w:tab w:val="left" w:pos="280"/>
          <w:tab w:val="left" w:pos="5240"/>
        </w:tabs>
        <w:jc w:val="both"/>
      </w:pPr>
      <w:r w:rsidRPr="003F000E">
        <w:rPr>
          <w:b/>
        </w:rPr>
        <w:tab/>
        <w:t>A.</w:t>
      </w:r>
      <w:r w:rsidRPr="003F000E">
        <w:t xml:space="preserve"> Having been walked</w:t>
      </w:r>
      <w:r w:rsidRPr="003F000E">
        <w:rPr>
          <w:b/>
        </w:rPr>
        <w:tab/>
        <w:t>B.</w:t>
      </w:r>
      <w:r w:rsidRPr="003F000E">
        <w:t xml:space="preserve"> Walking</w:t>
      </w:r>
    </w:p>
    <w:p w:rsidR="006640BC" w:rsidRPr="003F000E" w:rsidRDefault="006640BC" w:rsidP="00F71647">
      <w:pPr>
        <w:tabs>
          <w:tab w:val="left" w:pos="280"/>
          <w:tab w:val="left" w:pos="5240"/>
        </w:tabs>
        <w:jc w:val="both"/>
      </w:pPr>
      <w:r w:rsidRPr="003F000E">
        <w:rPr>
          <w:b/>
        </w:rPr>
        <w:tab/>
        <w:t>C.</w:t>
      </w:r>
      <w:r w:rsidRPr="003F000E">
        <w:t xml:space="preserve"> Walked</w:t>
      </w:r>
      <w:r w:rsidRPr="003F000E">
        <w:rPr>
          <w:b/>
        </w:rPr>
        <w:tab/>
        <w:t>D.</w:t>
      </w:r>
      <w:r w:rsidRPr="003F000E">
        <w:t xml:space="preserve"> Having walked</w:t>
      </w:r>
    </w:p>
    <w:p w:rsidR="006640BC" w:rsidRPr="003F000E" w:rsidRDefault="006640BC" w:rsidP="00F71647">
      <w:pPr>
        <w:pStyle w:val="Normal0"/>
        <w:jc w:val="both"/>
      </w:pPr>
      <w:r w:rsidRPr="003F000E">
        <w:rPr>
          <w:b/>
        </w:rPr>
        <w:t>Question 14.</w:t>
      </w:r>
      <w:r w:rsidRPr="003F000E">
        <w:t xml:space="preserve">Thanks to the women's liberation, women can take part in ________activities. </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socially</w:t>
      </w:r>
      <w:r w:rsidRPr="003F000E">
        <w:rPr>
          <w:b/>
        </w:rPr>
        <w:tab/>
        <w:t>B.</w:t>
      </w:r>
      <w:r w:rsidRPr="003F000E">
        <w:t xml:space="preserve"> social</w:t>
      </w:r>
      <w:r w:rsidRPr="003F000E">
        <w:rPr>
          <w:b/>
        </w:rPr>
        <w:tab/>
        <w:t>C.</w:t>
      </w:r>
      <w:r w:rsidRPr="003F000E">
        <w:t xml:space="preserve"> society</w:t>
      </w:r>
      <w:r w:rsidRPr="003F000E">
        <w:rPr>
          <w:b/>
        </w:rPr>
        <w:tab/>
        <w:t>D.</w:t>
      </w:r>
      <w:r w:rsidRPr="003F000E">
        <w:t xml:space="preserve"> socialize</w:t>
      </w:r>
    </w:p>
    <w:p w:rsidR="006640BC" w:rsidRPr="003F000E" w:rsidRDefault="006640BC" w:rsidP="00F71647">
      <w:pPr>
        <w:pStyle w:val="Normal0"/>
        <w:jc w:val="both"/>
      </w:pPr>
      <w:r w:rsidRPr="003F000E">
        <w:rPr>
          <w:b/>
        </w:rPr>
        <w:t>Question 15.</w:t>
      </w:r>
      <w:r w:rsidRPr="003F000E">
        <w:t>The manager of our company retires, the deputy manager will</w:t>
      </w:r>
      <w:r w:rsidRPr="003F000E">
        <w:rPr>
          <w:lang w:val="vi-VN"/>
        </w:rPr>
        <w:t>______</w:t>
      </w:r>
      <w:r w:rsidRPr="003F000E">
        <w:t>that position.</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stand for</w:t>
      </w:r>
      <w:r w:rsidRPr="003F000E">
        <w:rPr>
          <w:b/>
        </w:rPr>
        <w:tab/>
        <w:t>B.</w:t>
      </w:r>
      <w:r w:rsidRPr="003F000E">
        <w:t xml:space="preserve"> catch on</w:t>
      </w:r>
      <w:r w:rsidRPr="003F000E">
        <w:rPr>
          <w:b/>
        </w:rPr>
        <w:tab/>
        <w:t>C.</w:t>
      </w:r>
      <w:r w:rsidRPr="003F000E">
        <w:t xml:space="preserve"> take over</w:t>
      </w:r>
      <w:r w:rsidRPr="003F000E">
        <w:rPr>
          <w:b/>
        </w:rPr>
        <w:tab/>
        <w:t>D.</w:t>
      </w:r>
      <w:r w:rsidRPr="003F000E">
        <w:t xml:space="preserve"> hold on</w:t>
      </w:r>
    </w:p>
    <w:p w:rsidR="006640BC" w:rsidRPr="003F000E" w:rsidRDefault="006640BC" w:rsidP="00F71647">
      <w:pPr>
        <w:pStyle w:val="Normal0"/>
        <w:jc w:val="both"/>
      </w:pPr>
      <w:r w:rsidRPr="003F000E">
        <w:rPr>
          <w:b/>
        </w:rPr>
        <w:t>Question 16.</w:t>
      </w:r>
      <w:r w:rsidRPr="003F000E">
        <w:t>1 The boy has his mother ______ fairy tales to him every day.</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say</w:t>
      </w:r>
      <w:r w:rsidRPr="003F000E">
        <w:rPr>
          <w:b/>
        </w:rPr>
        <w:tab/>
        <w:t>B.</w:t>
      </w:r>
      <w:r w:rsidRPr="003F000E">
        <w:t xml:space="preserve"> tell</w:t>
      </w:r>
      <w:r w:rsidRPr="003F000E">
        <w:rPr>
          <w:b/>
        </w:rPr>
        <w:tab/>
        <w:t>C.</w:t>
      </w:r>
      <w:r w:rsidRPr="003F000E">
        <w:t xml:space="preserve"> talk</w:t>
      </w:r>
      <w:r w:rsidRPr="003F000E">
        <w:rPr>
          <w:b/>
        </w:rPr>
        <w:tab/>
        <w:t>D.</w:t>
      </w:r>
      <w:r w:rsidRPr="003F000E">
        <w:t xml:space="preserve"> speak</w:t>
      </w:r>
    </w:p>
    <w:p w:rsidR="006640BC" w:rsidRPr="003F000E" w:rsidRDefault="006640BC" w:rsidP="00F71647">
      <w:pPr>
        <w:pStyle w:val="Normal0"/>
        <w:jc w:val="both"/>
      </w:pPr>
      <w:r w:rsidRPr="003F000E">
        <w:rPr>
          <w:b/>
        </w:rPr>
        <w:t>Question 17.</w:t>
      </w:r>
      <w:r w:rsidRPr="003F000E">
        <w:t>1 Students can _______ a lot of information just by taking  an active part in class.</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memorize </w:t>
      </w:r>
      <w:r w:rsidRPr="003F000E">
        <w:rPr>
          <w:b/>
        </w:rPr>
        <w:tab/>
        <w:t>B.</w:t>
      </w:r>
      <w:r w:rsidRPr="003F000E">
        <w:t xml:space="preserve"> recall</w:t>
      </w:r>
      <w:r w:rsidRPr="003F000E">
        <w:rPr>
          <w:b/>
        </w:rPr>
        <w:tab/>
        <w:t>C.</w:t>
      </w:r>
      <w:r w:rsidRPr="003F000E">
        <w:t xml:space="preserve"> remind</w:t>
      </w:r>
      <w:r w:rsidRPr="003F000E">
        <w:rPr>
          <w:b/>
        </w:rPr>
        <w:tab/>
        <w:t>D.</w:t>
      </w:r>
      <w:r w:rsidRPr="003F000E">
        <w:t xml:space="preserve"> save</w:t>
      </w:r>
    </w:p>
    <w:p w:rsidR="006640BC" w:rsidRPr="003F000E" w:rsidRDefault="006640BC" w:rsidP="00F71647">
      <w:pPr>
        <w:pStyle w:val="Normal0"/>
        <w:jc w:val="both"/>
      </w:pPr>
      <w:r w:rsidRPr="003F000E">
        <w:rPr>
          <w:b/>
        </w:rPr>
        <w:t>Question 18.</w:t>
      </w:r>
      <w:r w:rsidRPr="003F000E">
        <w:t>Even if you are rich, you should save some money for a ________ day.</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snowy</w:t>
      </w:r>
      <w:r w:rsidRPr="003F000E">
        <w:rPr>
          <w:b/>
        </w:rPr>
        <w:tab/>
        <w:t>B.</w:t>
      </w:r>
      <w:r w:rsidRPr="003F000E">
        <w:t xml:space="preserve"> foggy</w:t>
      </w:r>
      <w:r w:rsidRPr="003F000E">
        <w:rPr>
          <w:b/>
        </w:rPr>
        <w:tab/>
        <w:t>C.</w:t>
      </w:r>
      <w:r w:rsidRPr="003F000E">
        <w:t xml:space="preserve"> windy</w:t>
      </w:r>
      <w:r w:rsidRPr="003F000E">
        <w:rPr>
          <w:b/>
        </w:rPr>
        <w:tab/>
        <w:t>D.</w:t>
      </w:r>
      <w:r w:rsidRPr="003F000E">
        <w:t xml:space="preserve"> rainy</w:t>
      </w:r>
    </w:p>
    <w:p w:rsidR="006640BC" w:rsidRPr="003F000E" w:rsidRDefault="006640BC" w:rsidP="00F71647">
      <w:pPr>
        <w:tabs>
          <w:tab w:val="left" w:pos="280"/>
          <w:tab w:val="left" w:pos="5240"/>
        </w:tabs>
        <w:jc w:val="both"/>
      </w:pPr>
      <w:r w:rsidRPr="003F000E">
        <w:rPr>
          <w:b/>
        </w:rPr>
        <w:lastRenderedPageBreak/>
        <w:t>Question 19.</w:t>
      </w:r>
      <w:r w:rsidRPr="003F000E">
        <w:rPr>
          <w:iCs/>
        </w:rPr>
        <w:t>A </w:t>
      </w:r>
      <w:hyperlink r:id="rId7" w:tooltip="large" w:history="1">
        <w:r w:rsidRPr="003F000E">
          <w:rPr>
            <w:rStyle w:val="Hyperlink"/>
            <w:iCs/>
            <w:color w:val="auto"/>
            <w:u w:val="none"/>
          </w:rPr>
          <w:t>large</w:t>
        </w:r>
      </w:hyperlink>
      <w:r w:rsidRPr="003F000E">
        <w:rPr>
          <w:iCs/>
        </w:rPr>
        <w:t> </w:t>
      </w:r>
      <w:hyperlink r:id="rId8" w:tooltip="percentage" w:history="1">
        <w:r w:rsidRPr="003F000E">
          <w:rPr>
            <w:rStyle w:val="Hyperlink"/>
            <w:iCs/>
            <w:color w:val="auto"/>
            <w:u w:val="none"/>
          </w:rPr>
          <w:t>percentage</w:t>
        </w:r>
      </w:hyperlink>
      <w:r w:rsidRPr="003F000E">
        <w:rPr>
          <w:iCs/>
        </w:rPr>
        <w:t> of the nation's </w:t>
      </w:r>
      <w:hyperlink r:id="rId9" w:tooltip="wealth" w:history="1">
        <w:r w:rsidRPr="003F000E">
          <w:rPr>
            <w:rStyle w:val="Hyperlink"/>
            <w:iCs/>
            <w:color w:val="auto"/>
            <w:u w:val="none"/>
          </w:rPr>
          <w:t>wealth</w:t>
        </w:r>
      </w:hyperlink>
      <w:r w:rsidRPr="003F000E">
        <w:rPr>
          <w:iCs/>
        </w:rPr>
        <w:t> is in the __________ of a very, very few </w:t>
      </w:r>
      <w:hyperlink r:id="rId10" w:tooltip="people" w:history="1">
        <w:r w:rsidRPr="003F000E">
          <w:rPr>
            <w:rStyle w:val="Hyperlink"/>
            <w:iCs/>
            <w:color w:val="auto"/>
            <w:u w:val="none"/>
          </w:rPr>
          <w:t>people</w:t>
        </w:r>
      </w:hyperlink>
      <w:r w:rsidRPr="003F000E">
        <w:rPr>
          <w:i/>
          <w:iCs/>
        </w:rPr>
        <w:t>.</w:t>
      </w:r>
    </w:p>
    <w:p w:rsidR="006640BC" w:rsidRPr="003F000E" w:rsidRDefault="006640BC" w:rsidP="00F71647">
      <w:pPr>
        <w:tabs>
          <w:tab w:val="left" w:pos="280"/>
          <w:tab w:val="left" w:pos="2580"/>
          <w:tab w:val="left" w:pos="5240"/>
          <w:tab w:val="left" w:pos="7660"/>
        </w:tabs>
        <w:jc w:val="both"/>
      </w:pPr>
      <w:r w:rsidRPr="003F000E">
        <w:rPr>
          <w:b/>
        </w:rPr>
        <w:tab/>
        <w:t>A.</w:t>
      </w:r>
      <w:hyperlink r:id="rId11" w:tooltip="hands" w:history="1">
        <w:r w:rsidRPr="003F000E">
          <w:rPr>
            <w:rStyle w:val="Hyperlink"/>
            <w:iCs/>
            <w:color w:val="auto"/>
            <w:u w:val="none"/>
          </w:rPr>
          <w:t>hands</w:t>
        </w:r>
      </w:hyperlink>
      <w:r w:rsidRPr="003F000E">
        <w:rPr>
          <w:b/>
        </w:rPr>
        <w:tab/>
        <w:t>B.</w:t>
      </w:r>
      <w:r w:rsidRPr="003F000E">
        <w:t>feet</w:t>
      </w:r>
      <w:r w:rsidRPr="003F000E">
        <w:rPr>
          <w:b/>
        </w:rPr>
        <w:tab/>
        <w:t>C.</w:t>
      </w:r>
      <w:r w:rsidRPr="003F000E">
        <w:t xml:space="preserve">teeth </w:t>
      </w:r>
      <w:r w:rsidRPr="003F000E">
        <w:rPr>
          <w:b/>
        </w:rPr>
        <w:tab/>
        <w:t>D.</w:t>
      </w:r>
      <w:r w:rsidRPr="003F000E">
        <w:t>fingers</w:t>
      </w:r>
    </w:p>
    <w:p w:rsidR="00F71647" w:rsidRPr="003F000E" w:rsidRDefault="00F71647" w:rsidP="00F71647">
      <w:pPr>
        <w:pStyle w:val="Normal0"/>
        <w:jc w:val="both"/>
        <w:rPr>
          <w:b/>
          <w:i/>
        </w:rPr>
      </w:pPr>
    </w:p>
    <w:p w:rsidR="006640BC" w:rsidRPr="003F000E" w:rsidRDefault="006640BC" w:rsidP="00F71647">
      <w:pPr>
        <w:pStyle w:val="Normal0"/>
        <w:jc w:val="both"/>
        <w:rPr>
          <w:b/>
          <w:i/>
        </w:rPr>
      </w:pPr>
      <w:r w:rsidRPr="003F000E">
        <w:rPr>
          <w:b/>
          <w:i/>
        </w:rPr>
        <w:t>Mark the letter A, B, C, or D on your answer sheet to indicate the word or phrase that is CLOSEST in meaning to the BOLD part in each of the following questions.</w:t>
      </w:r>
    </w:p>
    <w:p w:rsidR="006640BC" w:rsidRPr="003F000E" w:rsidRDefault="006640BC" w:rsidP="00F71647">
      <w:pPr>
        <w:pStyle w:val="Normal0"/>
        <w:jc w:val="both"/>
      </w:pPr>
      <w:r w:rsidRPr="003F000E">
        <w:rPr>
          <w:b/>
        </w:rPr>
        <w:t>Question 20.</w:t>
      </w:r>
      <w:r w:rsidRPr="003F000E">
        <w:t xml:space="preserve">1 The speaker paused. He </w:t>
      </w:r>
      <w:r w:rsidRPr="003F000E">
        <w:rPr>
          <w:b/>
          <w:u w:val="single"/>
        </w:rPr>
        <w:t>hesitated</w:t>
      </w:r>
      <w:r w:rsidRPr="003F000E">
        <w:t xml:space="preserve"> to answer the direct question raised by the audience.</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decided </w:t>
      </w:r>
      <w:r w:rsidRPr="003F000E">
        <w:rPr>
          <w:b/>
        </w:rPr>
        <w:tab/>
        <w:t>B.</w:t>
      </w:r>
      <w:r w:rsidRPr="003F000E">
        <w:t>wavered</w:t>
      </w:r>
      <w:r w:rsidRPr="003F000E">
        <w:rPr>
          <w:b/>
        </w:rPr>
        <w:tab/>
        <w:t>C.</w:t>
      </w:r>
      <w:r w:rsidRPr="003F000E">
        <w:t xml:space="preserve">determined </w:t>
      </w:r>
      <w:r w:rsidRPr="003F000E">
        <w:rPr>
          <w:b/>
        </w:rPr>
        <w:tab/>
        <w:t>D.</w:t>
      </w:r>
      <w:r w:rsidRPr="003F000E">
        <w:t xml:space="preserve">continued </w:t>
      </w:r>
    </w:p>
    <w:p w:rsidR="006640BC" w:rsidRPr="003F000E" w:rsidRDefault="006640BC" w:rsidP="00F71647">
      <w:pPr>
        <w:pStyle w:val="Normal0"/>
        <w:jc w:val="both"/>
      </w:pPr>
      <w:r w:rsidRPr="003F000E">
        <w:rPr>
          <w:b/>
        </w:rPr>
        <w:t>Question 21.</w:t>
      </w:r>
      <w:r w:rsidRPr="003F000E">
        <w:t xml:space="preserve">1 Who will replace you to </w:t>
      </w:r>
      <w:r w:rsidRPr="003F000E">
        <w:rPr>
          <w:b/>
          <w:u w:val="single"/>
        </w:rPr>
        <w:t>monitor</w:t>
      </w:r>
      <w:r w:rsidRPr="003F000E">
        <w:t xml:space="preserve"> the class on the days you are on duty next week ?</w:t>
      </w:r>
    </w:p>
    <w:p w:rsidR="006640BC" w:rsidRPr="003F000E" w:rsidRDefault="006640BC" w:rsidP="00F71647">
      <w:pPr>
        <w:tabs>
          <w:tab w:val="left" w:pos="280"/>
          <w:tab w:val="left" w:pos="2580"/>
          <w:tab w:val="left" w:pos="5240"/>
          <w:tab w:val="left" w:pos="7660"/>
        </w:tabs>
        <w:jc w:val="both"/>
      </w:pPr>
      <w:r w:rsidRPr="003F000E">
        <w:rPr>
          <w:b/>
        </w:rPr>
        <w:tab/>
        <w:t>A.</w:t>
      </w:r>
      <w:r w:rsidRPr="003F000E">
        <w:t>undermine</w:t>
      </w:r>
      <w:r w:rsidRPr="003F000E">
        <w:rPr>
          <w:b/>
        </w:rPr>
        <w:tab/>
        <w:t>B.</w:t>
      </w:r>
      <w:r w:rsidRPr="003F000E">
        <w:t>support</w:t>
      </w:r>
      <w:r w:rsidRPr="003F000E">
        <w:rPr>
          <w:b/>
        </w:rPr>
        <w:tab/>
        <w:t>C.</w:t>
      </w:r>
      <w:r w:rsidRPr="003F000E">
        <w:t>vandalize</w:t>
      </w:r>
      <w:r w:rsidRPr="003F000E">
        <w:rPr>
          <w:b/>
        </w:rPr>
        <w:tab/>
        <w:t>D.</w:t>
      </w:r>
      <w:r w:rsidRPr="003F000E">
        <w:t>manage</w:t>
      </w:r>
    </w:p>
    <w:p w:rsidR="00F71647" w:rsidRPr="003F000E" w:rsidRDefault="00F71647" w:rsidP="00F71647">
      <w:pPr>
        <w:pStyle w:val="Normal0"/>
        <w:jc w:val="both"/>
        <w:rPr>
          <w:b/>
          <w:i/>
        </w:rPr>
      </w:pPr>
    </w:p>
    <w:p w:rsidR="006640BC" w:rsidRPr="003F000E" w:rsidRDefault="006640BC" w:rsidP="00F71647">
      <w:pPr>
        <w:pStyle w:val="Normal0"/>
        <w:jc w:val="both"/>
        <w:rPr>
          <w:b/>
          <w:i/>
        </w:rPr>
      </w:pPr>
      <w:r w:rsidRPr="003F000E">
        <w:rPr>
          <w:b/>
          <w:i/>
        </w:rPr>
        <w:t>Mark the letter A, B, C, or D on your answer sheet to indicate the word or phrase that is OPPOSITE in meaning to the BOLD part in each of the following questions.</w:t>
      </w:r>
    </w:p>
    <w:p w:rsidR="006640BC" w:rsidRPr="003F000E" w:rsidRDefault="006640BC" w:rsidP="00F71647">
      <w:pPr>
        <w:pStyle w:val="Normal0"/>
        <w:jc w:val="both"/>
      </w:pPr>
      <w:r w:rsidRPr="003F000E">
        <w:rPr>
          <w:b/>
        </w:rPr>
        <w:t>Question 22.</w:t>
      </w:r>
      <w:r w:rsidRPr="003F000E">
        <w:t xml:space="preserve">His career in the </w:t>
      </w:r>
      <w:r w:rsidRPr="003F000E">
        <w:rPr>
          <w:b/>
          <w:u w:val="single"/>
        </w:rPr>
        <w:t>illicit</w:t>
      </w:r>
      <w:r w:rsidRPr="003F000E">
        <w:t xml:space="preserve"> drug trade ended with the police raid this morning.</w:t>
      </w:r>
    </w:p>
    <w:p w:rsidR="006640BC" w:rsidRPr="003F000E" w:rsidRDefault="006640BC" w:rsidP="00F71647">
      <w:pPr>
        <w:tabs>
          <w:tab w:val="left" w:pos="280"/>
          <w:tab w:val="left" w:pos="2580"/>
          <w:tab w:val="left" w:pos="5240"/>
          <w:tab w:val="left" w:pos="7660"/>
        </w:tabs>
        <w:jc w:val="both"/>
      </w:pPr>
      <w:r w:rsidRPr="003F000E">
        <w:rPr>
          <w:b/>
        </w:rPr>
        <w:tab/>
        <w:t>A.</w:t>
      </w:r>
      <w:r w:rsidRPr="003F000E">
        <w:t>elicited</w:t>
      </w:r>
      <w:r w:rsidRPr="003F000E">
        <w:rPr>
          <w:b/>
        </w:rPr>
        <w:tab/>
        <w:t>B.</w:t>
      </w:r>
      <w:r w:rsidRPr="003F000E">
        <w:t>secret</w:t>
      </w:r>
      <w:r w:rsidRPr="003F000E">
        <w:rPr>
          <w:b/>
        </w:rPr>
        <w:tab/>
        <w:t>C.</w:t>
      </w:r>
      <w:r w:rsidRPr="003F000E">
        <w:t>irregular</w:t>
      </w:r>
      <w:r w:rsidRPr="003F000E">
        <w:rPr>
          <w:b/>
        </w:rPr>
        <w:tab/>
        <w:t>D.</w:t>
      </w:r>
      <w:r w:rsidRPr="003F000E">
        <w:t>legal</w:t>
      </w:r>
    </w:p>
    <w:p w:rsidR="006640BC" w:rsidRPr="003F000E" w:rsidRDefault="006640BC" w:rsidP="00F71647">
      <w:pPr>
        <w:pStyle w:val="Normal0"/>
        <w:jc w:val="both"/>
      </w:pPr>
      <w:r w:rsidRPr="003F000E">
        <w:rPr>
          <w:b/>
        </w:rPr>
        <w:t>Question 23.</w:t>
      </w:r>
      <w:r w:rsidRPr="003F000E">
        <w:t>I was going to have a go at parachuting but</w:t>
      </w:r>
      <w:r w:rsidRPr="003F000E">
        <w:rPr>
          <w:b/>
          <w:u w:val="single"/>
        </w:rPr>
        <w:t>lost my nerve</w:t>
      </w:r>
      <w:r w:rsidRPr="003F000E">
        <w:t xml:space="preserve">at the last minute. </w:t>
      </w:r>
    </w:p>
    <w:p w:rsidR="006640BC" w:rsidRPr="003F000E" w:rsidRDefault="006640BC" w:rsidP="00F71647">
      <w:pPr>
        <w:tabs>
          <w:tab w:val="left" w:pos="280"/>
          <w:tab w:val="left" w:pos="5240"/>
        </w:tabs>
        <w:jc w:val="both"/>
      </w:pPr>
      <w:r w:rsidRPr="003F000E">
        <w:rPr>
          <w:b/>
        </w:rPr>
        <w:tab/>
        <w:t>A.</w:t>
      </w:r>
      <w:r w:rsidRPr="003F000E">
        <w:t xml:space="preserve">began to dislike it </w:t>
      </w:r>
      <w:r w:rsidRPr="003F000E">
        <w:rPr>
          <w:b/>
        </w:rPr>
        <w:tab/>
        <w:t>B.</w:t>
      </w:r>
      <w:r w:rsidRPr="003F000E">
        <w:t>was determined to go ahead</w:t>
      </w:r>
    </w:p>
    <w:p w:rsidR="006640BC" w:rsidRPr="003F000E" w:rsidRDefault="006640BC" w:rsidP="00F71647">
      <w:pPr>
        <w:tabs>
          <w:tab w:val="left" w:pos="280"/>
          <w:tab w:val="left" w:pos="5240"/>
        </w:tabs>
        <w:jc w:val="both"/>
      </w:pPr>
      <w:r w:rsidRPr="003F000E">
        <w:rPr>
          <w:b/>
        </w:rPr>
        <w:tab/>
        <w:t>C.</w:t>
      </w:r>
      <w:r w:rsidRPr="003F000E">
        <w:t>lost my temper</w:t>
      </w:r>
      <w:r w:rsidRPr="003F000E">
        <w:rPr>
          <w:b/>
        </w:rPr>
        <w:tab/>
        <w:t>D.</w:t>
      </w:r>
      <w:r w:rsidRPr="003F000E">
        <w:t>was discouraged from trying</w:t>
      </w:r>
    </w:p>
    <w:p w:rsidR="00F71647" w:rsidRPr="003F000E" w:rsidRDefault="00F71647" w:rsidP="00F71647">
      <w:pPr>
        <w:pStyle w:val="Normal0"/>
        <w:jc w:val="both"/>
        <w:rPr>
          <w:b/>
        </w:rPr>
      </w:pPr>
    </w:p>
    <w:p w:rsidR="006640BC" w:rsidRPr="003F000E" w:rsidRDefault="006640BC" w:rsidP="00F71647">
      <w:pPr>
        <w:pStyle w:val="Normal0"/>
        <w:jc w:val="both"/>
        <w:rPr>
          <w:b/>
          <w:i/>
        </w:rPr>
      </w:pPr>
      <w:r w:rsidRPr="003F000E">
        <w:rPr>
          <w:b/>
          <w:i/>
        </w:rPr>
        <w:t>Mark the letter A, B, C, or D on your answer sheet to indicate the most suitable response to complete each of the following exchanges.</w:t>
      </w:r>
    </w:p>
    <w:p w:rsidR="006640BC" w:rsidRPr="003F000E" w:rsidRDefault="006640BC" w:rsidP="00F71647">
      <w:pPr>
        <w:pStyle w:val="Normal0"/>
        <w:jc w:val="both"/>
      </w:pPr>
      <w:r w:rsidRPr="003F000E">
        <w:rPr>
          <w:b/>
        </w:rPr>
        <w:t>Question 24.</w:t>
      </w:r>
      <w:r w:rsidRPr="003F000E">
        <w:t>Tung and Tu are talking about time management skill.</w:t>
      </w:r>
    </w:p>
    <w:p w:rsidR="006640BC" w:rsidRPr="003F000E" w:rsidRDefault="006640BC" w:rsidP="00F71647">
      <w:pPr>
        <w:pStyle w:val="Normal0"/>
        <w:ind w:firstLine="280"/>
        <w:jc w:val="both"/>
      </w:pPr>
      <w:r w:rsidRPr="003F000E">
        <w:t>Tung: "What do you think about time management skill?" Tu : “_____________.”</w:t>
      </w:r>
    </w:p>
    <w:p w:rsidR="006640BC" w:rsidRPr="003F000E" w:rsidRDefault="006640BC" w:rsidP="00F71647">
      <w:pPr>
        <w:tabs>
          <w:tab w:val="left" w:pos="280"/>
          <w:tab w:val="left" w:pos="5240"/>
        </w:tabs>
        <w:jc w:val="both"/>
      </w:pPr>
      <w:r w:rsidRPr="003F000E">
        <w:rPr>
          <w:b/>
        </w:rPr>
        <w:tab/>
        <w:t>A.</w:t>
      </w:r>
      <w:r w:rsidRPr="003F000E">
        <w:t>It's time to go.</w:t>
      </w:r>
      <w:r w:rsidRPr="003F000E">
        <w:rPr>
          <w:b/>
        </w:rPr>
        <w:tab/>
        <w:t>B.</w:t>
      </w:r>
      <w:r w:rsidRPr="003F000E">
        <w:t xml:space="preserve">It is an important life skill. </w:t>
      </w:r>
    </w:p>
    <w:p w:rsidR="006640BC" w:rsidRPr="003F000E" w:rsidRDefault="006640BC" w:rsidP="00F71647">
      <w:pPr>
        <w:tabs>
          <w:tab w:val="left" w:pos="280"/>
          <w:tab w:val="left" w:pos="5240"/>
        </w:tabs>
        <w:jc w:val="both"/>
      </w:pPr>
      <w:r w:rsidRPr="003F000E">
        <w:rPr>
          <w:b/>
        </w:rPr>
        <w:tab/>
        <w:t>C.</w:t>
      </w:r>
      <w:r w:rsidRPr="003F000E">
        <w:t xml:space="preserve">I can't help thinking about it. </w:t>
      </w:r>
      <w:r w:rsidRPr="003F000E">
        <w:rPr>
          <w:b/>
        </w:rPr>
        <w:tab/>
        <w:t>D.</w:t>
      </w:r>
      <w:r w:rsidRPr="003F000E">
        <w:t>I quite agree with you.</w:t>
      </w:r>
    </w:p>
    <w:p w:rsidR="006640BC" w:rsidRPr="003F000E" w:rsidRDefault="006640BC" w:rsidP="00F71647">
      <w:pPr>
        <w:pStyle w:val="NormalWeb"/>
        <w:spacing w:before="0" w:beforeAutospacing="0" w:after="0" w:afterAutospacing="0"/>
        <w:jc w:val="both"/>
      </w:pPr>
      <w:r w:rsidRPr="003F000E">
        <w:rPr>
          <w:b/>
        </w:rPr>
        <w:t>Question 25.</w:t>
      </w:r>
      <w:r w:rsidRPr="003F000E">
        <w:t>Mark has just arrived at the city and is asking a man on the street.</w:t>
      </w:r>
    </w:p>
    <w:p w:rsidR="006640BC" w:rsidRPr="003F000E" w:rsidRDefault="006640BC" w:rsidP="00F71647">
      <w:pPr>
        <w:pStyle w:val="NormalWeb"/>
        <w:spacing w:before="0" w:beforeAutospacing="0" w:after="0" w:afterAutospacing="0"/>
        <w:jc w:val="both"/>
      </w:pPr>
      <w:r w:rsidRPr="003F000E">
        <w:t>- Mark: “Can you tell me how to get to Lotus Hotel?”</w:t>
      </w:r>
    </w:p>
    <w:p w:rsidR="006640BC" w:rsidRPr="003F000E" w:rsidRDefault="006640BC" w:rsidP="00F71647">
      <w:pPr>
        <w:pStyle w:val="NormalWeb"/>
        <w:spacing w:before="0" w:beforeAutospacing="0" w:after="0" w:afterAutospacing="0"/>
        <w:jc w:val="both"/>
      </w:pPr>
      <w:r w:rsidRPr="003F000E">
        <w:t>- The man: “_______. I don’t know. I’m from out of town.”</w:t>
      </w:r>
    </w:p>
    <w:p w:rsidR="006640BC" w:rsidRPr="003F000E" w:rsidRDefault="006640BC" w:rsidP="00F71647">
      <w:pPr>
        <w:pStyle w:val="NormalWeb"/>
        <w:spacing w:before="0" w:beforeAutospacing="0" w:after="0" w:afterAutospacing="0"/>
        <w:jc w:val="both"/>
      </w:pPr>
      <w:r w:rsidRPr="003F000E">
        <w:rPr>
          <w:b/>
        </w:rPr>
        <w:t>A</w:t>
      </w:r>
      <w:r w:rsidRPr="003F000E">
        <w:t>. Yes of course</w:t>
      </w:r>
      <w:r w:rsidRPr="003F000E">
        <w:tab/>
      </w:r>
      <w:r w:rsidRPr="003F000E">
        <w:tab/>
      </w:r>
      <w:r w:rsidRPr="003F000E">
        <w:rPr>
          <w:b/>
        </w:rPr>
        <w:t>B</w:t>
      </w:r>
      <w:r w:rsidRPr="003F000E">
        <w:t>. Sure</w:t>
      </w:r>
      <w:r w:rsidRPr="003F000E">
        <w:tab/>
      </w:r>
      <w:r w:rsidRPr="003F000E">
        <w:tab/>
      </w:r>
      <w:r w:rsidRPr="003F000E">
        <w:rPr>
          <w:b/>
        </w:rPr>
        <w:t>C</w:t>
      </w:r>
      <w:r w:rsidRPr="003F000E">
        <w:t>. I’ll show you</w:t>
      </w:r>
      <w:r w:rsidRPr="003F000E">
        <w:tab/>
      </w:r>
      <w:r w:rsidRPr="003F000E">
        <w:rPr>
          <w:b/>
        </w:rPr>
        <w:t>D</w:t>
      </w:r>
      <w:r w:rsidRPr="003F000E">
        <w:t>. No, I’m sorry</w:t>
      </w:r>
    </w:p>
    <w:p w:rsidR="00F71647" w:rsidRPr="003F000E" w:rsidRDefault="00F71647" w:rsidP="00F71647">
      <w:pPr>
        <w:pStyle w:val="Normal0"/>
        <w:jc w:val="both"/>
        <w:rPr>
          <w:rStyle w:val="Emphasis"/>
          <w:b/>
          <w:bCs/>
        </w:rPr>
      </w:pPr>
    </w:p>
    <w:p w:rsidR="006640BC" w:rsidRPr="003F000E" w:rsidRDefault="006640BC" w:rsidP="00F71647">
      <w:pPr>
        <w:pStyle w:val="Normal0"/>
        <w:jc w:val="both"/>
      </w:pPr>
      <w:r w:rsidRPr="003F000E">
        <w:rPr>
          <w:rStyle w:val="Emphasis"/>
          <w:b/>
          <w:bCs/>
        </w:rPr>
        <w:t xml:space="preserve"> Read the following passage and mark the letter A, B, C, or D on your answer sheet to indicate the correct word or phrase that best fits each of the numbered blanks from 26 to 30.</w:t>
      </w:r>
    </w:p>
    <w:p w:rsidR="006640BC" w:rsidRPr="003F000E" w:rsidRDefault="006640BC" w:rsidP="00F71647">
      <w:pPr>
        <w:pStyle w:val="Normal0"/>
        <w:ind w:firstLine="567"/>
        <w:jc w:val="both"/>
      </w:pPr>
      <w:r w:rsidRPr="003F000E">
        <w:t xml:space="preserve"> Around 200 million people are employed in tourism worldwide, making it the largest industry in the modern global economy. It is estimated that three-quarters of a billion people go on</w:t>
      </w:r>
      <w:r w:rsidR="00F7562B" w:rsidRPr="003F000E">
        <w:t xml:space="preserve"> </w:t>
      </w:r>
      <w:r w:rsidRPr="003F000E">
        <w:rPr>
          <w:rStyle w:val="Strong"/>
        </w:rPr>
        <w:t>(26)</w:t>
      </w:r>
      <w:r w:rsidRPr="003F000E">
        <w:t xml:space="preserve">________ each year, and industry planners expect this figure to double by 2020. Some of the biggest beneficiaries are less developed countries, where it is often their main source of income. </w:t>
      </w:r>
      <w:r w:rsidRPr="003F000E">
        <w:rPr>
          <w:rStyle w:val="Strong"/>
        </w:rPr>
        <w:t>(27)</w:t>
      </w:r>
      <w:r w:rsidRPr="003F000E">
        <w:t xml:space="preserve">________, along with the economic benefits, this mass movement of people has resulted in threats to the environment. People often forget the damage caused by carbon dioxide emissions from aircraft, </w:t>
      </w:r>
      <w:r w:rsidRPr="003F000E">
        <w:rPr>
          <w:rStyle w:val="Strong"/>
        </w:rPr>
        <w:t>(28)</w:t>
      </w:r>
      <w:r w:rsidRPr="003F000E">
        <w:t>________ contribute directly to global warming. Deforestation has cleared land in order to build hotels, airport and roads, and this has destroyed wildlife. In some areas, water shortages are now common because of the need to fill swimming pools and water golf courses for tourists. By pushing up prices for goods and services, tourism</w:t>
      </w:r>
      <w:r w:rsidR="00F7562B" w:rsidRPr="003F000E">
        <w:t xml:space="preserve"> can also be harmful</w:t>
      </w:r>
      <w:r w:rsidRPr="003F000E">
        <w:t xml:space="preserve"> to the people who live in tourist destinations. In response to these concerns, some travel operators now offer environmental friendly holidays. (</w:t>
      </w:r>
      <w:r w:rsidRPr="003F000E">
        <w:rPr>
          <w:b/>
        </w:rPr>
        <w:t>29</w:t>
      </w:r>
      <w:r w:rsidRPr="003F000E">
        <w:t xml:space="preserve">)__________ of these aim to reduce the negative effect of tourism by </w:t>
      </w:r>
      <w:r w:rsidRPr="003F000E">
        <w:rPr>
          <w:rStyle w:val="Strong"/>
        </w:rPr>
        <w:t>(30)</w:t>
      </w:r>
      <w:r w:rsidRPr="003F000E">
        <w:t xml:space="preserve">________ only hotels that have invested equipment to recycle waste and use energy and water efficiently. Increasingly, tourists are also being reminded to show respect for the customs of the people whose countries they are going to visit, and to support local businesses, such as restaurants and shops, which depend on tourism for their main income.                                                                                                                        </w:t>
      </w:r>
    </w:p>
    <w:p w:rsidR="006640BC" w:rsidRPr="003F000E" w:rsidRDefault="006640BC" w:rsidP="00F71647">
      <w:pPr>
        <w:pStyle w:val="Normal0"/>
        <w:ind w:left="7200" w:firstLine="720"/>
        <w:jc w:val="both"/>
      </w:pPr>
      <w:r w:rsidRPr="003F000E">
        <w:t xml:space="preserve">(Source: </w:t>
      </w:r>
      <w:r w:rsidRPr="003F000E">
        <w:rPr>
          <w:rStyle w:val="Emphasis"/>
        </w:rPr>
        <w:t>Internet</w:t>
      </w:r>
      <w:r w:rsidRPr="003F000E">
        <w:t>)</w:t>
      </w:r>
    </w:p>
    <w:p w:rsidR="006640BC" w:rsidRPr="003F000E" w:rsidRDefault="006640BC" w:rsidP="00F71647">
      <w:pPr>
        <w:tabs>
          <w:tab w:val="left" w:pos="1640"/>
          <w:tab w:val="left" w:pos="3740"/>
          <w:tab w:val="left" w:pos="5860"/>
          <w:tab w:val="left" w:pos="8000"/>
        </w:tabs>
        <w:jc w:val="both"/>
      </w:pPr>
      <w:r w:rsidRPr="003F000E">
        <w:rPr>
          <w:b/>
        </w:rPr>
        <w:t>Question 26.</w:t>
      </w:r>
      <w:r w:rsidRPr="003F000E">
        <w:rPr>
          <w:b/>
        </w:rPr>
        <w:tab/>
        <w:t>A.</w:t>
      </w:r>
      <w:r w:rsidRPr="003F000E">
        <w:t>travel</w:t>
      </w:r>
      <w:r w:rsidRPr="003F000E">
        <w:rPr>
          <w:b/>
        </w:rPr>
        <w:tab/>
        <w:t>B.</w:t>
      </w:r>
      <w:r w:rsidRPr="003F000E">
        <w:t xml:space="preserve"> journey</w:t>
      </w:r>
      <w:r w:rsidRPr="003F000E">
        <w:rPr>
          <w:b/>
        </w:rPr>
        <w:tab/>
        <w:t>C.</w:t>
      </w:r>
      <w:r w:rsidRPr="003F000E">
        <w:t xml:space="preserve"> holiday</w:t>
      </w:r>
      <w:r w:rsidRPr="003F000E">
        <w:rPr>
          <w:b/>
        </w:rPr>
        <w:tab/>
        <w:t>D.</w:t>
      </w:r>
      <w:r w:rsidRPr="003F000E">
        <w:t>voyage</w:t>
      </w:r>
    </w:p>
    <w:p w:rsidR="006640BC" w:rsidRPr="003F000E" w:rsidRDefault="006640BC" w:rsidP="00F71647">
      <w:pPr>
        <w:tabs>
          <w:tab w:val="left" w:pos="1640"/>
          <w:tab w:val="left" w:pos="3740"/>
          <w:tab w:val="left" w:pos="5860"/>
          <w:tab w:val="left" w:pos="8000"/>
        </w:tabs>
        <w:jc w:val="both"/>
      </w:pPr>
      <w:r w:rsidRPr="003F000E">
        <w:rPr>
          <w:b/>
        </w:rPr>
        <w:t>Question 27.</w:t>
      </w:r>
      <w:r w:rsidRPr="003F000E">
        <w:rPr>
          <w:b/>
        </w:rPr>
        <w:tab/>
        <w:t>A.</w:t>
      </w:r>
      <w:r w:rsidRPr="003F000E">
        <w:t>Therefore</w:t>
      </w:r>
      <w:r w:rsidRPr="003F000E">
        <w:rPr>
          <w:b/>
        </w:rPr>
        <w:tab/>
        <w:t>B.</w:t>
      </w:r>
      <w:r w:rsidRPr="003F000E">
        <w:t>However</w:t>
      </w:r>
      <w:r w:rsidRPr="003F000E">
        <w:rPr>
          <w:b/>
        </w:rPr>
        <w:tab/>
        <w:t>C.</w:t>
      </w:r>
      <w:r w:rsidRPr="003F000E">
        <w:t>In addition</w:t>
      </w:r>
      <w:r w:rsidRPr="003F000E">
        <w:rPr>
          <w:b/>
        </w:rPr>
        <w:tab/>
        <w:t>D.</w:t>
      </w:r>
      <w:r w:rsidRPr="003F000E">
        <w:t>Moreover</w:t>
      </w:r>
    </w:p>
    <w:p w:rsidR="006640BC" w:rsidRPr="003F000E" w:rsidRDefault="006640BC" w:rsidP="00F71647">
      <w:pPr>
        <w:tabs>
          <w:tab w:val="left" w:pos="1640"/>
          <w:tab w:val="left" w:pos="3740"/>
          <w:tab w:val="left" w:pos="5860"/>
          <w:tab w:val="left" w:pos="8000"/>
        </w:tabs>
        <w:jc w:val="both"/>
      </w:pPr>
      <w:r w:rsidRPr="003F000E">
        <w:rPr>
          <w:b/>
        </w:rPr>
        <w:t>Question 28.</w:t>
      </w:r>
      <w:r w:rsidRPr="003F000E">
        <w:rPr>
          <w:b/>
        </w:rPr>
        <w:tab/>
        <w:t>A.</w:t>
      </w:r>
      <w:r w:rsidRPr="003F000E">
        <w:t>which</w:t>
      </w:r>
      <w:r w:rsidRPr="003F000E">
        <w:rPr>
          <w:b/>
        </w:rPr>
        <w:tab/>
        <w:t>B.</w:t>
      </w:r>
      <w:r w:rsidRPr="003F000E">
        <w:t>that</w:t>
      </w:r>
      <w:r w:rsidRPr="003F000E">
        <w:rPr>
          <w:b/>
        </w:rPr>
        <w:tab/>
        <w:t>C.</w:t>
      </w:r>
      <w:r w:rsidRPr="003F000E">
        <w:t>what</w:t>
      </w:r>
      <w:r w:rsidRPr="003F000E">
        <w:rPr>
          <w:b/>
        </w:rPr>
        <w:tab/>
        <w:t>D.</w:t>
      </w:r>
      <w:r w:rsidRPr="003F000E">
        <w:t xml:space="preserve">whatever  </w:t>
      </w:r>
    </w:p>
    <w:p w:rsidR="006640BC" w:rsidRPr="003F000E" w:rsidRDefault="006640BC" w:rsidP="00F71647">
      <w:pPr>
        <w:tabs>
          <w:tab w:val="left" w:pos="1640"/>
          <w:tab w:val="left" w:pos="3740"/>
          <w:tab w:val="left" w:pos="5860"/>
          <w:tab w:val="left" w:pos="8000"/>
        </w:tabs>
        <w:jc w:val="both"/>
      </w:pPr>
      <w:r w:rsidRPr="003F000E">
        <w:rPr>
          <w:b/>
        </w:rPr>
        <w:t>Question 29.</w:t>
      </w:r>
      <w:r w:rsidRPr="003F000E">
        <w:rPr>
          <w:b/>
        </w:rPr>
        <w:tab/>
        <w:t>A.</w:t>
      </w:r>
      <w:r w:rsidRPr="003F000E">
        <w:t>More</w:t>
      </w:r>
      <w:r w:rsidRPr="003F000E">
        <w:rPr>
          <w:b/>
        </w:rPr>
        <w:tab/>
        <w:t>B.</w:t>
      </w:r>
      <w:r w:rsidRPr="003F000E">
        <w:t>Each</w:t>
      </w:r>
      <w:r w:rsidRPr="003F000E">
        <w:rPr>
          <w:b/>
        </w:rPr>
        <w:tab/>
        <w:t>C.</w:t>
      </w:r>
      <w:r w:rsidRPr="003F000E">
        <w:t>Much</w:t>
      </w:r>
      <w:r w:rsidRPr="003F000E">
        <w:rPr>
          <w:b/>
        </w:rPr>
        <w:tab/>
        <w:t>D.</w:t>
      </w:r>
      <w:r w:rsidRPr="003F000E">
        <w:t>Many</w:t>
      </w:r>
    </w:p>
    <w:p w:rsidR="006640BC" w:rsidRPr="003F000E" w:rsidRDefault="006640BC" w:rsidP="00F71647">
      <w:pPr>
        <w:tabs>
          <w:tab w:val="left" w:pos="1640"/>
          <w:tab w:val="left" w:pos="3740"/>
          <w:tab w:val="left" w:pos="5860"/>
          <w:tab w:val="left" w:pos="8000"/>
        </w:tabs>
        <w:jc w:val="both"/>
      </w:pPr>
      <w:r w:rsidRPr="003F000E">
        <w:rPr>
          <w:b/>
        </w:rPr>
        <w:t>Question 30.</w:t>
      </w:r>
      <w:r w:rsidRPr="003F000E">
        <w:rPr>
          <w:b/>
        </w:rPr>
        <w:tab/>
        <w:t>A.</w:t>
      </w:r>
      <w:r w:rsidRPr="003F000E">
        <w:t>promoting</w:t>
      </w:r>
      <w:r w:rsidRPr="003F000E">
        <w:rPr>
          <w:b/>
        </w:rPr>
        <w:tab/>
        <w:t>B.</w:t>
      </w:r>
      <w:r w:rsidRPr="003F000E">
        <w:t>permitting</w:t>
      </w:r>
      <w:r w:rsidRPr="003F000E">
        <w:rPr>
          <w:b/>
        </w:rPr>
        <w:tab/>
        <w:t>C.</w:t>
      </w:r>
      <w:r w:rsidRPr="003F000E">
        <w:t>voting</w:t>
      </w:r>
      <w:r w:rsidRPr="003F000E">
        <w:rPr>
          <w:b/>
        </w:rPr>
        <w:tab/>
        <w:t>D.</w:t>
      </w:r>
      <w:r w:rsidRPr="003F000E">
        <w:t>empowering</w:t>
      </w:r>
    </w:p>
    <w:p w:rsidR="00F71647" w:rsidRPr="003F000E" w:rsidRDefault="00F71647" w:rsidP="00F71647">
      <w:pPr>
        <w:pStyle w:val="Normal0"/>
        <w:jc w:val="both"/>
        <w:rPr>
          <w:b/>
          <w:bCs/>
        </w:rPr>
      </w:pPr>
    </w:p>
    <w:p w:rsidR="00F71647" w:rsidRPr="003F000E" w:rsidRDefault="00F71647" w:rsidP="00F71647">
      <w:pPr>
        <w:pStyle w:val="Normal0"/>
        <w:jc w:val="both"/>
        <w:rPr>
          <w:b/>
          <w:bCs/>
        </w:rPr>
      </w:pPr>
    </w:p>
    <w:p w:rsidR="006640BC" w:rsidRPr="003F000E" w:rsidRDefault="006640BC" w:rsidP="00F71647">
      <w:pPr>
        <w:pStyle w:val="Normal0"/>
        <w:jc w:val="both"/>
        <w:rPr>
          <w:i/>
        </w:rPr>
      </w:pPr>
      <w:r w:rsidRPr="003F000E">
        <w:rPr>
          <w:b/>
          <w:bCs/>
          <w:i/>
        </w:rPr>
        <w:t xml:space="preserve">Read the following passage and mark the letter A, B, C, or D on your answer sheet to indicate the correct </w:t>
      </w:r>
      <w:r w:rsidRPr="003F000E">
        <w:rPr>
          <w:b/>
          <w:bCs/>
          <w:i/>
        </w:rPr>
        <w:lastRenderedPageBreak/>
        <w:t>answer to ea</w:t>
      </w:r>
      <w:r w:rsidR="0099390F" w:rsidRPr="003F000E">
        <w:rPr>
          <w:b/>
          <w:bCs/>
          <w:i/>
        </w:rPr>
        <w:t>ch of the questions from 31 to 3</w:t>
      </w:r>
      <w:r w:rsidRPr="003F000E">
        <w:rPr>
          <w:b/>
          <w:bCs/>
          <w:i/>
        </w:rPr>
        <w:t>5.</w:t>
      </w:r>
    </w:p>
    <w:p w:rsidR="006640BC" w:rsidRPr="003F000E" w:rsidRDefault="006640BC" w:rsidP="00F71647">
      <w:pPr>
        <w:pStyle w:val="Normal0"/>
        <w:ind w:firstLine="567"/>
        <w:jc w:val="both"/>
      </w:pPr>
      <w:r w:rsidRPr="003F000E">
        <w:t xml:space="preserve">Successful students often do the followings while studying. First, they have an overview before reading. Next, they look for important information and pay greater attention to it (which often needs jumping forward or backward to process information). They also relate important points to one another. Also, they activate and use their </w:t>
      </w:r>
      <w:r w:rsidRPr="003F000E">
        <w:rPr>
          <w:b/>
        </w:rPr>
        <w:t>prior</w:t>
      </w:r>
      <w:r w:rsidRPr="003F000E">
        <w:t xml:space="preserve"> knowledge. When they realize that their understanding is not good, they do not wait to change strategies. Last, they can monitor understanding and take action to correct or “fix up” mistakes in comprehension.</w:t>
      </w:r>
    </w:p>
    <w:p w:rsidR="006640BC" w:rsidRPr="003F000E" w:rsidRDefault="006640BC" w:rsidP="00F71647">
      <w:pPr>
        <w:pStyle w:val="Normal0"/>
        <w:ind w:firstLine="567"/>
        <w:jc w:val="both"/>
      </w:pPr>
      <w:r w:rsidRPr="003F000E">
        <w:t>Conversely, students with low academic achievement often demonstrate ineffective study skills. They tend to assume a passive role, in learning and rely on others (e.g., teachers, parents) to monitor their studying, for example, low-achieving students often do not monitor their understanding of content; they may not be aware of the purpose of studying; and they show little evidence of looking back, or employing “fix-up” strategies to fix understanding problems. Students who struggle with learning new information seem to be unaware that they must extent effort beyond simply reading the content to understand and remember it. Children with learning disabilities do not plan and judge the quality of their studying. Their studying may be disorganized. Students with learning problems face challenges with personal organization as well. They often have difficulty keeping track of materials and assignments, following directions, and completing work on time. Unlike good studiers who employ a variety of study skills in a flexible yet purposeful manner, low-achieving students use a restricted range of study skills. They cannot explain why good study strategies are important for learning; and they tend to use the same, often ineffective study approach for all learning tasks, ignoring task content, structure ordifficulty.</w:t>
      </w:r>
    </w:p>
    <w:p w:rsidR="006640BC" w:rsidRPr="003F000E" w:rsidRDefault="006640BC" w:rsidP="00F71647">
      <w:pPr>
        <w:pStyle w:val="Normal0"/>
        <w:ind w:firstLine="280"/>
        <w:jc w:val="right"/>
        <w:rPr>
          <w:i/>
        </w:rPr>
      </w:pPr>
      <w:r w:rsidRPr="003F000E">
        <w:rPr>
          <w:i/>
        </w:rPr>
        <w:t>(Source: Adapted from Study Skills: Managing Your Learning — NUI Galway)</w:t>
      </w:r>
    </w:p>
    <w:p w:rsidR="006640BC" w:rsidRPr="003F000E" w:rsidRDefault="0099390F" w:rsidP="00F71647">
      <w:pPr>
        <w:pStyle w:val="Normal0"/>
        <w:jc w:val="both"/>
      </w:pPr>
      <w:r w:rsidRPr="003F000E">
        <w:rPr>
          <w:b/>
        </w:rPr>
        <w:t>Question 31</w:t>
      </w:r>
      <w:r w:rsidR="006640BC" w:rsidRPr="003F000E">
        <w:rPr>
          <w:b/>
        </w:rPr>
        <w:t>.</w:t>
      </w:r>
      <w:r w:rsidR="00725D7A" w:rsidRPr="003F000E">
        <w:rPr>
          <w:b/>
        </w:rPr>
        <w:t xml:space="preserve"> </w:t>
      </w:r>
      <w:r w:rsidR="006640BC" w:rsidRPr="003F000E">
        <w:t>What is the topic of the passage?</w:t>
      </w:r>
    </w:p>
    <w:p w:rsidR="006640BC" w:rsidRPr="003F000E" w:rsidRDefault="006640BC" w:rsidP="00F71647">
      <w:pPr>
        <w:tabs>
          <w:tab w:val="left" w:pos="280"/>
        </w:tabs>
        <w:ind w:left="292" w:hanging="292"/>
        <w:jc w:val="both"/>
      </w:pPr>
      <w:r w:rsidRPr="003F000E">
        <w:rPr>
          <w:b/>
        </w:rPr>
        <w:tab/>
        <w:t>A.</w:t>
      </w:r>
      <w:r w:rsidR="00725D7A" w:rsidRPr="003F000E">
        <w:rPr>
          <w:b/>
        </w:rPr>
        <w:t xml:space="preserve"> </w:t>
      </w:r>
      <w:r w:rsidRPr="003F000E">
        <w:t>Effective and ineffective ways of</w:t>
      </w:r>
      <w:r w:rsidR="00AD192C" w:rsidRPr="003F000E">
        <w:t xml:space="preserve"> </w:t>
      </w:r>
      <w:r w:rsidRPr="003F000E">
        <w:t>learning</w:t>
      </w:r>
    </w:p>
    <w:p w:rsidR="006640BC" w:rsidRPr="003F000E" w:rsidRDefault="006640BC" w:rsidP="00F71647">
      <w:pPr>
        <w:tabs>
          <w:tab w:val="left" w:pos="280"/>
        </w:tabs>
        <w:ind w:left="292" w:hanging="292"/>
        <w:jc w:val="both"/>
      </w:pPr>
      <w:r w:rsidRPr="003F000E">
        <w:rPr>
          <w:b/>
        </w:rPr>
        <w:tab/>
        <w:t>B.</w:t>
      </w:r>
      <w:r w:rsidR="00725D7A" w:rsidRPr="003F000E">
        <w:rPr>
          <w:b/>
        </w:rPr>
        <w:t xml:space="preserve"> </w:t>
      </w:r>
      <w:r w:rsidRPr="003F000E">
        <w:t>Successful and low-academic achieving</w:t>
      </w:r>
      <w:r w:rsidR="00AD192C" w:rsidRPr="003F000E">
        <w:t xml:space="preserve"> </w:t>
      </w:r>
      <w:r w:rsidRPr="003F000E">
        <w:t>students</w:t>
      </w:r>
    </w:p>
    <w:p w:rsidR="006640BC" w:rsidRPr="003F000E" w:rsidRDefault="006640BC" w:rsidP="00F71647">
      <w:pPr>
        <w:tabs>
          <w:tab w:val="left" w:pos="280"/>
        </w:tabs>
        <w:ind w:left="292" w:hanging="292"/>
        <w:jc w:val="both"/>
      </w:pPr>
      <w:r w:rsidRPr="003F000E">
        <w:rPr>
          <w:b/>
        </w:rPr>
        <w:tab/>
        <w:t>C.</w:t>
      </w:r>
      <w:r w:rsidR="00725D7A" w:rsidRPr="003F000E">
        <w:rPr>
          <w:b/>
        </w:rPr>
        <w:t xml:space="preserve"> </w:t>
      </w:r>
      <w:r w:rsidRPr="003F000E">
        <w:t>Study skills for high school</w:t>
      </w:r>
      <w:r w:rsidR="00AD192C" w:rsidRPr="003F000E">
        <w:t xml:space="preserve"> </w:t>
      </w:r>
      <w:r w:rsidRPr="003F000E">
        <w:t>students</w:t>
      </w:r>
    </w:p>
    <w:p w:rsidR="006640BC" w:rsidRPr="003F000E" w:rsidRDefault="006640BC" w:rsidP="00F71647">
      <w:pPr>
        <w:pStyle w:val="Normal0"/>
        <w:ind w:firstLine="280"/>
        <w:jc w:val="both"/>
      </w:pPr>
      <w:r w:rsidRPr="003F000E">
        <w:rPr>
          <w:b/>
        </w:rPr>
        <w:t>D.</w:t>
      </w:r>
      <w:r w:rsidR="00725D7A" w:rsidRPr="003F000E">
        <w:rPr>
          <w:b/>
        </w:rPr>
        <w:t xml:space="preserve"> </w:t>
      </w:r>
      <w:r w:rsidRPr="003F000E">
        <w:t>Successful learners and their learning</w:t>
      </w:r>
      <w:r w:rsidR="00AD192C" w:rsidRPr="003F000E">
        <w:t xml:space="preserve"> </w:t>
      </w:r>
      <w:r w:rsidRPr="003F000E">
        <w:t>strategies</w:t>
      </w:r>
    </w:p>
    <w:p w:rsidR="006640BC" w:rsidRPr="003F000E" w:rsidRDefault="0099390F" w:rsidP="00F71647">
      <w:pPr>
        <w:pStyle w:val="Normal0"/>
        <w:jc w:val="both"/>
      </w:pPr>
      <w:r w:rsidRPr="003F000E">
        <w:rPr>
          <w:b/>
        </w:rPr>
        <w:t>Question 32</w:t>
      </w:r>
      <w:r w:rsidR="006640BC" w:rsidRPr="003F000E">
        <w:rPr>
          <w:b/>
        </w:rPr>
        <w:t>.</w:t>
      </w:r>
      <w:r w:rsidR="00725D7A" w:rsidRPr="003F000E">
        <w:rPr>
          <w:b/>
        </w:rPr>
        <w:t xml:space="preserve"> </w:t>
      </w:r>
      <w:r w:rsidR="006640BC" w:rsidRPr="003F000E">
        <w:t>The word “</w:t>
      </w:r>
      <w:r w:rsidR="006640BC" w:rsidRPr="003F000E">
        <w:rPr>
          <w:b/>
        </w:rPr>
        <w:t>prio</w:t>
      </w:r>
      <w:r w:rsidR="006640BC" w:rsidRPr="003F000E">
        <w:t>r” in the first paragraph is closest</w:t>
      </w:r>
      <w:r w:rsidR="00AD192C" w:rsidRPr="003F000E">
        <w:t xml:space="preserve"> </w:t>
      </w:r>
      <w:r w:rsidR="006640BC" w:rsidRPr="003F000E">
        <w:t>meaning to</w:t>
      </w:r>
      <w:r w:rsidR="00725D7A" w:rsidRPr="003F000E">
        <w:t xml:space="preserve"> </w:t>
      </w:r>
      <w:r w:rsidR="006640BC" w:rsidRPr="003F000E">
        <w:rPr>
          <w:u w:val="single"/>
        </w:rPr>
        <w:t xml:space="preserve"> ________</w:t>
      </w:r>
      <w:r w:rsidR="006640BC" w:rsidRPr="003F000E">
        <w:t>?</w:t>
      </w:r>
    </w:p>
    <w:p w:rsidR="006640BC" w:rsidRPr="003F000E" w:rsidRDefault="006640BC" w:rsidP="00F71647">
      <w:pPr>
        <w:tabs>
          <w:tab w:val="left" w:pos="280"/>
          <w:tab w:val="left" w:pos="2580"/>
          <w:tab w:val="left" w:pos="5240"/>
          <w:tab w:val="left" w:pos="7660"/>
        </w:tabs>
        <w:jc w:val="both"/>
      </w:pPr>
      <w:r w:rsidRPr="003F000E">
        <w:rPr>
          <w:b/>
        </w:rPr>
        <w:tab/>
        <w:t>A.</w:t>
      </w:r>
      <w:r w:rsidRPr="003F000E">
        <w:t xml:space="preserve"> good</w:t>
      </w:r>
      <w:r w:rsidRPr="003F000E">
        <w:rPr>
          <w:b/>
        </w:rPr>
        <w:tab/>
        <w:t>B.</w:t>
      </w:r>
      <w:r w:rsidRPr="003F000E">
        <w:t>important</w:t>
      </w:r>
      <w:r w:rsidRPr="003F000E">
        <w:rPr>
          <w:b/>
        </w:rPr>
        <w:tab/>
        <w:t>C.</w:t>
      </w:r>
      <w:r w:rsidRPr="003F000E">
        <w:t>forward</w:t>
      </w:r>
      <w:r w:rsidRPr="003F000E">
        <w:rPr>
          <w:b/>
        </w:rPr>
        <w:tab/>
        <w:t>D.</w:t>
      </w:r>
      <w:r w:rsidRPr="003F000E">
        <w:tab/>
        <w:t>earlier</w:t>
      </w:r>
    </w:p>
    <w:p w:rsidR="006640BC" w:rsidRPr="003F000E" w:rsidRDefault="0099390F" w:rsidP="00F71647">
      <w:pPr>
        <w:pStyle w:val="Normal0"/>
        <w:jc w:val="both"/>
      </w:pPr>
      <w:r w:rsidRPr="003F000E">
        <w:rPr>
          <w:b/>
        </w:rPr>
        <w:t>Question 33</w:t>
      </w:r>
      <w:r w:rsidR="006640BC" w:rsidRPr="003F000E">
        <w:rPr>
          <w:b/>
        </w:rPr>
        <w:t>.</w:t>
      </w:r>
      <w:r w:rsidR="00725D7A" w:rsidRPr="003F000E">
        <w:rPr>
          <w:b/>
        </w:rPr>
        <w:t xml:space="preserve"> </w:t>
      </w:r>
      <w:r w:rsidR="006640BC" w:rsidRPr="003F000E">
        <w:t>According to the passage, what can be learnt about passive students?</w:t>
      </w:r>
    </w:p>
    <w:p w:rsidR="006640BC" w:rsidRPr="003F000E" w:rsidRDefault="006640BC" w:rsidP="00F71647">
      <w:pPr>
        <w:tabs>
          <w:tab w:val="left" w:pos="280"/>
        </w:tabs>
        <w:ind w:left="292" w:hanging="292"/>
        <w:jc w:val="both"/>
      </w:pPr>
      <w:r w:rsidRPr="003F000E">
        <w:rPr>
          <w:b/>
        </w:rPr>
        <w:tab/>
        <w:t>A.</w:t>
      </w:r>
      <w:r w:rsidR="00725D7A" w:rsidRPr="003F000E">
        <w:rPr>
          <w:b/>
        </w:rPr>
        <w:t xml:space="preserve"> </w:t>
      </w:r>
      <w:r w:rsidRPr="003F000E">
        <w:t>They are slow in their</w:t>
      </w:r>
      <w:r w:rsidR="00750086" w:rsidRPr="003F000E">
        <w:t xml:space="preserve"> </w:t>
      </w:r>
      <w:r w:rsidRPr="003F000E">
        <w:t>studying</w:t>
      </w:r>
    </w:p>
    <w:p w:rsidR="006640BC" w:rsidRPr="003F000E" w:rsidRDefault="006640BC" w:rsidP="00F71647">
      <w:pPr>
        <w:tabs>
          <w:tab w:val="left" w:pos="280"/>
        </w:tabs>
        <w:ind w:left="292" w:hanging="292"/>
        <w:jc w:val="both"/>
      </w:pPr>
      <w:r w:rsidRPr="003F000E">
        <w:rPr>
          <w:b/>
        </w:rPr>
        <w:tab/>
        <w:t>B.</w:t>
      </w:r>
      <w:r w:rsidR="00725D7A" w:rsidRPr="003F000E">
        <w:rPr>
          <w:b/>
        </w:rPr>
        <w:t xml:space="preserve"> </w:t>
      </w:r>
      <w:r w:rsidRPr="003F000E">
        <w:t>They monitor their</w:t>
      </w:r>
      <w:r w:rsidR="00750086" w:rsidRPr="003F000E">
        <w:t xml:space="preserve"> </w:t>
      </w:r>
      <w:r w:rsidRPr="003F000E">
        <w:t>understanding</w:t>
      </w:r>
    </w:p>
    <w:p w:rsidR="006640BC" w:rsidRPr="003F000E" w:rsidRDefault="006640BC" w:rsidP="00F71647">
      <w:pPr>
        <w:tabs>
          <w:tab w:val="left" w:pos="280"/>
        </w:tabs>
        <w:ind w:left="292" w:hanging="292"/>
        <w:jc w:val="both"/>
      </w:pPr>
      <w:r w:rsidRPr="003F000E">
        <w:rPr>
          <w:b/>
        </w:rPr>
        <w:tab/>
        <w:t>C.</w:t>
      </w:r>
      <w:r w:rsidR="00725D7A" w:rsidRPr="003F000E">
        <w:rPr>
          <w:b/>
        </w:rPr>
        <w:t xml:space="preserve"> </w:t>
      </w:r>
      <w:r w:rsidRPr="003F000E">
        <w:t>They depend on other people to organize their</w:t>
      </w:r>
      <w:r w:rsidR="00750086" w:rsidRPr="003F000E">
        <w:t xml:space="preserve"> </w:t>
      </w:r>
      <w:r w:rsidRPr="003F000E">
        <w:t>learning</w:t>
      </w:r>
    </w:p>
    <w:p w:rsidR="006640BC" w:rsidRPr="003F000E" w:rsidRDefault="006640BC" w:rsidP="00F71647">
      <w:pPr>
        <w:tabs>
          <w:tab w:val="left" w:pos="280"/>
        </w:tabs>
        <w:ind w:left="292" w:hanging="292"/>
        <w:jc w:val="both"/>
      </w:pPr>
      <w:r w:rsidRPr="003F000E">
        <w:rPr>
          <w:b/>
        </w:rPr>
        <w:tab/>
        <w:t>D.</w:t>
      </w:r>
      <w:r w:rsidR="00725D7A" w:rsidRPr="003F000E">
        <w:rPr>
          <w:b/>
        </w:rPr>
        <w:t xml:space="preserve"> </w:t>
      </w:r>
      <w:r w:rsidRPr="003F000E">
        <w:t>They know the purpose of</w:t>
      </w:r>
      <w:r w:rsidR="00750086" w:rsidRPr="003F000E">
        <w:t xml:space="preserve"> </w:t>
      </w:r>
      <w:r w:rsidRPr="003F000E">
        <w:t>studying</w:t>
      </w:r>
    </w:p>
    <w:p w:rsidR="006640BC" w:rsidRPr="003F000E" w:rsidRDefault="0099390F" w:rsidP="00F71647">
      <w:pPr>
        <w:pStyle w:val="Normal0"/>
        <w:jc w:val="both"/>
      </w:pPr>
      <w:r w:rsidRPr="003F000E">
        <w:rPr>
          <w:b/>
        </w:rPr>
        <w:t>Question 34</w:t>
      </w:r>
      <w:r w:rsidR="006640BC" w:rsidRPr="003F000E">
        <w:rPr>
          <w:b/>
        </w:rPr>
        <w:t>.</w:t>
      </w:r>
      <w:r w:rsidR="006640BC" w:rsidRPr="003F000E">
        <w:t xml:space="preserve"> Which of the followings is NOT an evidence of monitoring studying?</w:t>
      </w:r>
    </w:p>
    <w:p w:rsidR="006640BC" w:rsidRPr="003F000E" w:rsidRDefault="006640BC" w:rsidP="00F71647">
      <w:pPr>
        <w:tabs>
          <w:tab w:val="left" w:pos="280"/>
        </w:tabs>
        <w:ind w:left="292" w:hanging="292"/>
        <w:jc w:val="both"/>
      </w:pPr>
      <w:r w:rsidRPr="003F000E">
        <w:rPr>
          <w:b/>
        </w:rPr>
        <w:tab/>
        <w:t>A.</w:t>
      </w:r>
      <w:r w:rsidR="00725D7A" w:rsidRPr="003F000E">
        <w:rPr>
          <w:b/>
        </w:rPr>
        <w:t xml:space="preserve"> </w:t>
      </w:r>
      <w:r w:rsidRPr="003F000E">
        <w:t>Looking at their backs</w:t>
      </w:r>
    </w:p>
    <w:p w:rsidR="006640BC" w:rsidRPr="003F000E" w:rsidRDefault="006640BC" w:rsidP="00F71647">
      <w:pPr>
        <w:tabs>
          <w:tab w:val="left" w:pos="280"/>
        </w:tabs>
        <w:ind w:left="292" w:hanging="292"/>
        <w:jc w:val="both"/>
      </w:pPr>
      <w:r w:rsidRPr="003F000E">
        <w:rPr>
          <w:b/>
        </w:rPr>
        <w:tab/>
        <w:t>B.</w:t>
      </w:r>
      <w:r w:rsidR="00725D7A" w:rsidRPr="003F000E">
        <w:rPr>
          <w:b/>
        </w:rPr>
        <w:t xml:space="preserve"> </w:t>
      </w:r>
      <w:r w:rsidRPr="003F000E">
        <w:t>Being aware of the purpose</w:t>
      </w:r>
      <w:r w:rsidR="00DB637B" w:rsidRPr="003F000E">
        <w:t xml:space="preserve"> </w:t>
      </w:r>
      <w:r w:rsidRPr="003F000E">
        <w:t>of</w:t>
      </w:r>
      <w:r w:rsidR="00DB637B" w:rsidRPr="003F000E">
        <w:t xml:space="preserve"> </w:t>
      </w:r>
      <w:r w:rsidRPr="003F000E">
        <w:t>studying</w:t>
      </w:r>
    </w:p>
    <w:p w:rsidR="006640BC" w:rsidRPr="003F000E" w:rsidRDefault="006640BC" w:rsidP="00F71647">
      <w:pPr>
        <w:tabs>
          <w:tab w:val="left" w:pos="280"/>
        </w:tabs>
        <w:ind w:left="292" w:hanging="292"/>
        <w:jc w:val="both"/>
      </w:pPr>
      <w:r w:rsidRPr="003F000E">
        <w:rPr>
          <w:b/>
        </w:rPr>
        <w:tab/>
        <w:t>C.</w:t>
      </w:r>
      <w:r w:rsidR="00725D7A" w:rsidRPr="003F000E">
        <w:rPr>
          <w:b/>
        </w:rPr>
        <w:t xml:space="preserve"> </w:t>
      </w:r>
      <w:r w:rsidRPr="003F000E">
        <w:t>Fixing up mistakes</w:t>
      </w:r>
      <w:r w:rsidR="00750086" w:rsidRPr="003F000E">
        <w:t xml:space="preserve"> </w:t>
      </w:r>
      <w:r w:rsidRPr="003F000E">
        <w:t>in</w:t>
      </w:r>
      <w:r w:rsidR="00750086" w:rsidRPr="003F000E">
        <w:t xml:space="preserve"> </w:t>
      </w:r>
      <w:r w:rsidRPr="003F000E">
        <w:t>understanding</w:t>
      </w:r>
    </w:p>
    <w:p w:rsidR="006640BC" w:rsidRPr="003F000E" w:rsidRDefault="006640BC" w:rsidP="00F71647">
      <w:pPr>
        <w:tabs>
          <w:tab w:val="left" w:pos="280"/>
        </w:tabs>
        <w:ind w:left="292" w:hanging="292"/>
        <w:jc w:val="both"/>
      </w:pPr>
      <w:r w:rsidRPr="003F000E">
        <w:rPr>
          <w:b/>
        </w:rPr>
        <w:tab/>
        <w:t>D.</w:t>
      </w:r>
      <w:r w:rsidR="00725D7A" w:rsidRPr="003F000E">
        <w:rPr>
          <w:b/>
        </w:rPr>
        <w:t xml:space="preserve"> </w:t>
      </w:r>
      <w:r w:rsidRPr="003F000E">
        <w:t>Monitoring their understanding ofcontent</w:t>
      </w:r>
    </w:p>
    <w:p w:rsidR="006640BC" w:rsidRPr="003F000E" w:rsidRDefault="0099390F" w:rsidP="00F71647">
      <w:pPr>
        <w:pStyle w:val="Normal0"/>
        <w:jc w:val="both"/>
      </w:pPr>
      <w:r w:rsidRPr="003F000E">
        <w:rPr>
          <w:b/>
        </w:rPr>
        <w:t>Question 35</w:t>
      </w:r>
      <w:r w:rsidR="006640BC" w:rsidRPr="003F000E">
        <w:rPr>
          <w:b/>
        </w:rPr>
        <w:t>.</w:t>
      </w:r>
      <w:r w:rsidR="00725D7A" w:rsidRPr="003F000E">
        <w:rPr>
          <w:b/>
        </w:rPr>
        <w:t xml:space="preserve"> </w:t>
      </w:r>
      <w:r w:rsidR="006640BC" w:rsidRPr="003F000E">
        <w:t>The underlined pronoun “</w:t>
      </w:r>
      <w:r w:rsidR="006640BC" w:rsidRPr="003F000E">
        <w:rPr>
          <w:b/>
        </w:rPr>
        <w:t>They”</w:t>
      </w:r>
      <w:r w:rsidR="006640BC" w:rsidRPr="003F000E">
        <w:t xml:space="preserve"> in the last sentence</w:t>
      </w:r>
      <w:r w:rsidR="00725D7A" w:rsidRPr="003F000E">
        <w:t xml:space="preserve"> </w:t>
      </w:r>
      <w:r w:rsidR="006640BC" w:rsidRPr="003F000E">
        <w:t>refers</w:t>
      </w:r>
      <w:r w:rsidR="00725D7A" w:rsidRPr="003F000E">
        <w:t xml:space="preserve"> to to </w:t>
      </w:r>
      <w:r w:rsidR="00725D7A" w:rsidRPr="003F000E">
        <w:rPr>
          <w:u w:val="single"/>
        </w:rPr>
        <w:t xml:space="preserve"> ________.</w:t>
      </w:r>
    </w:p>
    <w:p w:rsidR="006640BC" w:rsidRPr="003F000E" w:rsidRDefault="006640BC" w:rsidP="00F71647">
      <w:pPr>
        <w:tabs>
          <w:tab w:val="left" w:pos="280"/>
          <w:tab w:val="left" w:pos="5240"/>
        </w:tabs>
        <w:jc w:val="both"/>
      </w:pPr>
      <w:r w:rsidRPr="003F000E">
        <w:rPr>
          <w:b/>
        </w:rPr>
        <w:tab/>
        <w:t>A.</w:t>
      </w:r>
      <w:r w:rsidR="00725D7A" w:rsidRPr="003F000E">
        <w:rPr>
          <w:b/>
        </w:rPr>
        <w:t xml:space="preserve"> </w:t>
      </w:r>
      <w:r w:rsidRPr="003F000E">
        <w:t>study</w:t>
      </w:r>
      <w:r w:rsidR="00725D7A" w:rsidRPr="003F000E">
        <w:t xml:space="preserve"> </w:t>
      </w:r>
      <w:r w:rsidRPr="003F000E">
        <w:t>strategies</w:t>
      </w:r>
      <w:r w:rsidRPr="003F000E">
        <w:rPr>
          <w:b/>
        </w:rPr>
        <w:tab/>
        <w:t>B.</w:t>
      </w:r>
      <w:r w:rsidR="00725D7A" w:rsidRPr="003F000E">
        <w:rPr>
          <w:b/>
        </w:rPr>
        <w:t xml:space="preserve"> </w:t>
      </w:r>
      <w:r w:rsidRPr="003F000E">
        <w:t>study</w:t>
      </w:r>
      <w:r w:rsidR="00725D7A" w:rsidRPr="003F000E">
        <w:t xml:space="preserve"> </w:t>
      </w:r>
      <w:r w:rsidRPr="003F000E">
        <w:t>skills</w:t>
      </w:r>
    </w:p>
    <w:p w:rsidR="006640BC" w:rsidRPr="003F000E" w:rsidRDefault="006640BC" w:rsidP="00F71647">
      <w:pPr>
        <w:tabs>
          <w:tab w:val="left" w:pos="280"/>
          <w:tab w:val="left" w:pos="5240"/>
        </w:tabs>
        <w:jc w:val="both"/>
      </w:pPr>
      <w:r w:rsidRPr="003F000E">
        <w:rPr>
          <w:b/>
        </w:rPr>
        <w:tab/>
        <w:t>C.</w:t>
      </w:r>
      <w:r w:rsidR="00725D7A" w:rsidRPr="003F000E">
        <w:rPr>
          <w:b/>
        </w:rPr>
        <w:t xml:space="preserve"> </w:t>
      </w:r>
      <w:r w:rsidRPr="003F000E">
        <w:t>good</w:t>
      </w:r>
      <w:r w:rsidR="00725D7A" w:rsidRPr="003F000E">
        <w:t xml:space="preserve"> </w:t>
      </w:r>
      <w:r w:rsidRPr="003F000E">
        <w:t>studiers</w:t>
      </w:r>
      <w:r w:rsidRPr="003F000E">
        <w:rPr>
          <w:b/>
        </w:rPr>
        <w:tab/>
        <w:t>D.</w:t>
      </w:r>
      <w:r w:rsidR="00725D7A" w:rsidRPr="003F000E">
        <w:rPr>
          <w:b/>
        </w:rPr>
        <w:t xml:space="preserve"> </w:t>
      </w:r>
      <w:r w:rsidRPr="003F000E">
        <w:t>low-achieving</w:t>
      </w:r>
      <w:r w:rsidR="00F7562B" w:rsidRPr="003F000E">
        <w:t xml:space="preserve"> </w:t>
      </w:r>
      <w:r w:rsidRPr="003F000E">
        <w:t>students</w:t>
      </w:r>
    </w:p>
    <w:p w:rsidR="00F71647" w:rsidRPr="003F000E" w:rsidRDefault="00F71647" w:rsidP="00F71647">
      <w:pPr>
        <w:tabs>
          <w:tab w:val="left" w:pos="280"/>
          <w:tab w:val="left" w:pos="5240"/>
        </w:tabs>
        <w:jc w:val="both"/>
        <w:rPr>
          <w:b/>
          <w:bCs/>
          <w:i/>
        </w:rPr>
      </w:pPr>
    </w:p>
    <w:p w:rsidR="006640BC" w:rsidRPr="003F000E" w:rsidRDefault="006640BC" w:rsidP="00F71647">
      <w:pPr>
        <w:tabs>
          <w:tab w:val="left" w:pos="280"/>
          <w:tab w:val="left" w:pos="5240"/>
        </w:tabs>
        <w:jc w:val="both"/>
        <w:rPr>
          <w:i/>
        </w:rPr>
      </w:pPr>
      <w:r w:rsidRPr="003F000E">
        <w:rPr>
          <w:b/>
          <w:bCs/>
          <w:i/>
        </w:rPr>
        <w:t>Read the following passage and mark the letter A, B, C, or D on your answer sheet to indicate the correct answer to each of the questions from 36 to 42.</w:t>
      </w:r>
    </w:p>
    <w:p w:rsidR="006640BC" w:rsidRPr="003F000E" w:rsidRDefault="006640BC" w:rsidP="00F71647">
      <w:pPr>
        <w:spacing w:before="80"/>
        <w:ind w:firstLine="567"/>
        <w:jc w:val="both"/>
      </w:pPr>
      <w:r w:rsidRPr="003F000E">
        <w:t>In 2011, on the popular American TV quiz show, Jeopardy!, two champions competed against a brand new opponent. Both Ken Jennings and Brad Rutter had won millions of dollars on Jeopardy!. Jennings once won 74 games in a row, the most ever. Then Rutter beat </w:t>
      </w:r>
      <w:r w:rsidRPr="003F000E">
        <w:rPr>
          <w:b/>
          <w:bCs/>
        </w:rPr>
        <w:t>him</w:t>
      </w:r>
      <w:r w:rsidRPr="003F000E">
        <w:t> in a tournament and set a new record for the most money won on Jeopardy!. Their new opponent, Watson, had never appeared on the game show and had only played practice games before, in which he often got answers wrong.</w:t>
      </w:r>
    </w:p>
    <w:p w:rsidR="006640BC" w:rsidRPr="003F000E" w:rsidRDefault="006640BC" w:rsidP="00F71647">
      <w:pPr>
        <w:spacing w:before="80"/>
        <w:ind w:firstLine="567"/>
        <w:jc w:val="both"/>
      </w:pPr>
      <w:r w:rsidRPr="003F000E">
        <w:t>However, Watson isn’t human. He, or rather it, is a machine, a wonder of technology made by researchers at IBM. In the game, Watson used math to decide on an answer. When a question was read out, Watson was immediately given the same question in electronic form. It analyzed the question and searched its memory </w:t>
      </w:r>
      <w:r w:rsidRPr="003F000E">
        <w:rPr>
          <w:b/>
          <w:bCs/>
        </w:rPr>
        <w:t>bank</w:t>
      </w:r>
      <w:r w:rsidRPr="003F000E">
        <w:t> </w:t>
      </w:r>
      <w:r w:rsidR="00AD192C" w:rsidRPr="003F000E">
        <w:t>–</w:t>
      </w:r>
      <w:r w:rsidRPr="003F000E">
        <w:t xml:space="preserve"> about the same as one million books of information </w:t>
      </w:r>
      <w:r w:rsidR="00AD192C" w:rsidRPr="003F000E">
        <w:t>–</w:t>
      </w:r>
      <w:r w:rsidRPr="003F000E">
        <w:t xml:space="preserve"> for possible answers. It then narrowed </w:t>
      </w:r>
      <w:r w:rsidRPr="003F000E">
        <w:lastRenderedPageBreak/>
        <w:t>the options down to one answer. If Watson felt around 75 percent confident about the answer, it would answer the question.</w:t>
      </w:r>
    </w:p>
    <w:p w:rsidR="006640BC" w:rsidRPr="003F000E" w:rsidRDefault="006640BC" w:rsidP="00F71647">
      <w:pPr>
        <w:spacing w:before="80"/>
        <w:ind w:firstLine="567"/>
        <w:jc w:val="both"/>
      </w:pPr>
      <w:r w:rsidRPr="003F000E">
        <w:t>The way Watson thinks is very different from the way humans think. People often make decisions by listening to their emotions and feelings, even if they are unsure of the answer. As a computer, Watson couldn’t do this. People also watch and listen to those around them. Watson was not able to “listen” to the wrong answers given by his competitors. In one question, Jennings answered the question incorrectly and Watson later answered with the same wrong answer. Watson also made silly mistakes. In a question in the category U.S. Cities, Watson incorrectly answered Toronto, even though the city of Toronto is in Canada. An IBM researcher said Watson got confused because it saw in its memory bank that the U.S. is often called America. Toronto is considered a North American city, so that was the answer that Watson gave.</w:t>
      </w:r>
    </w:p>
    <w:p w:rsidR="006640BC" w:rsidRPr="003F000E" w:rsidRDefault="006640BC" w:rsidP="00F71647">
      <w:pPr>
        <w:spacing w:before="80"/>
        <w:ind w:firstLine="567"/>
        <w:jc w:val="both"/>
      </w:pPr>
      <w:r w:rsidRPr="003F000E">
        <w:t>Still, Watson </w:t>
      </w:r>
      <w:r w:rsidRPr="003F000E">
        <w:rPr>
          <w:b/>
          <w:bCs/>
        </w:rPr>
        <w:t>defeated</w:t>
      </w:r>
      <w:r w:rsidRPr="003F000E">
        <w:t> his human opponents somewhat easily and received the $1 million prize. The other players also won money for participating in the special game. Everyone left the game happy, as each player was earning money for different charities.</w:t>
      </w:r>
    </w:p>
    <w:p w:rsidR="006640BC" w:rsidRPr="003F000E" w:rsidRDefault="006640BC" w:rsidP="00F71647">
      <w:pPr>
        <w:jc w:val="both"/>
      </w:pPr>
      <w:r w:rsidRPr="003F000E">
        <w:rPr>
          <w:b/>
        </w:rPr>
        <w:t>Question</w:t>
      </w:r>
      <w:r w:rsidRPr="003F000E">
        <w:rPr>
          <w:b/>
          <w:bCs/>
        </w:rPr>
        <w:t xml:space="preserve"> 36: </w:t>
      </w:r>
      <w:r w:rsidRPr="003F000E">
        <w:t>What best serves as the title for the passage?</w:t>
      </w:r>
    </w:p>
    <w:p w:rsidR="006640BC" w:rsidRPr="003F000E" w:rsidRDefault="006640BC" w:rsidP="00F71647">
      <w:pPr>
        <w:tabs>
          <w:tab w:val="left" w:pos="280"/>
          <w:tab w:val="left" w:pos="5240"/>
        </w:tabs>
        <w:jc w:val="both"/>
      </w:pPr>
      <w:r w:rsidRPr="003F000E">
        <w:tab/>
      </w:r>
      <w:r w:rsidRPr="003F000E">
        <w:rPr>
          <w:b/>
        </w:rPr>
        <w:t>A</w:t>
      </w:r>
      <w:r w:rsidRPr="003F000E">
        <w:t>. A Technological Marvel</w:t>
      </w:r>
      <w:r w:rsidRPr="003F000E">
        <w:tab/>
      </w:r>
      <w:r w:rsidRPr="003F000E">
        <w:rPr>
          <w:b/>
        </w:rPr>
        <w:t>B</w:t>
      </w:r>
      <w:r w:rsidRPr="003F000E">
        <w:t>. Human is Smarter</w:t>
      </w:r>
    </w:p>
    <w:p w:rsidR="006640BC" w:rsidRPr="003F000E" w:rsidRDefault="006640BC" w:rsidP="00F71647">
      <w:pPr>
        <w:tabs>
          <w:tab w:val="left" w:pos="280"/>
          <w:tab w:val="left" w:pos="5240"/>
        </w:tabs>
        <w:jc w:val="both"/>
      </w:pPr>
      <w:r w:rsidRPr="003F000E">
        <w:tab/>
      </w:r>
      <w:r w:rsidRPr="003F000E">
        <w:rPr>
          <w:b/>
        </w:rPr>
        <w:t>C</w:t>
      </w:r>
      <w:r w:rsidRPr="003F000E">
        <w:t>. Champions of Jeopardy!</w:t>
      </w:r>
      <w:r w:rsidRPr="003F000E">
        <w:tab/>
      </w:r>
      <w:r w:rsidRPr="003F000E">
        <w:rPr>
          <w:b/>
        </w:rPr>
        <w:t>D</w:t>
      </w:r>
      <w:r w:rsidRPr="003F000E">
        <w:t>. Competitors of Jeopardy!</w:t>
      </w:r>
    </w:p>
    <w:p w:rsidR="006640BC" w:rsidRPr="003F000E" w:rsidRDefault="006640BC" w:rsidP="00F71647">
      <w:pPr>
        <w:tabs>
          <w:tab w:val="left" w:pos="280"/>
          <w:tab w:val="left" w:pos="5240"/>
        </w:tabs>
        <w:jc w:val="both"/>
      </w:pPr>
      <w:r w:rsidRPr="003F000E">
        <w:rPr>
          <w:b/>
        </w:rPr>
        <w:t xml:space="preserve">Question </w:t>
      </w:r>
      <w:r w:rsidRPr="003F000E">
        <w:rPr>
          <w:b/>
          <w:bCs/>
        </w:rPr>
        <w:t>37</w:t>
      </w:r>
      <w:r w:rsidRPr="003F000E">
        <w:t>: Which of the following is a silly mistake of Watson?</w:t>
      </w:r>
    </w:p>
    <w:p w:rsidR="006640BC" w:rsidRPr="003F000E" w:rsidRDefault="006640BC" w:rsidP="00F71647">
      <w:pPr>
        <w:tabs>
          <w:tab w:val="left" w:pos="280"/>
          <w:tab w:val="left" w:pos="5240"/>
        </w:tabs>
        <w:jc w:val="both"/>
      </w:pPr>
      <w:r w:rsidRPr="003F000E">
        <w:tab/>
      </w:r>
      <w:r w:rsidRPr="003F000E">
        <w:rPr>
          <w:b/>
        </w:rPr>
        <w:t>A</w:t>
      </w:r>
      <w:r w:rsidRPr="003F000E">
        <w:t>. He based on other people’s clues to answer questions.</w:t>
      </w:r>
    </w:p>
    <w:p w:rsidR="006640BC" w:rsidRPr="003F000E" w:rsidRDefault="006640BC" w:rsidP="00F71647">
      <w:pPr>
        <w:tabs>
          <w:tab w:val="left" w:pos="280"/>
          <w:tab w:val="left" w:pos="5240"/>
        </w:tabs>
        <w:jc w:val="both"/>
      </w:pPr>
      <w:r w:rsidRPr="003F000E">
        <w:tab/>
      </w:r>
      <w:r w:rsidRPr="003F000E">
        <w:rPr>
          <w:b/>
        </w:rPr>
        <w:t>B</w:t>
      </w:r>
      <w:r w:rsidRPr="003F000E">
        <w:t>. He gave many answers to one question.</w:t>
      </w:r>
    </w:p>
    <w:p w:rsidR="006640BC" w:rsidRPr="003F000E" w:rsidRDefault="006640BC" w:rsidP="00F71647">
      <w:pPr>
        <w:tabs>
          <w:tab w:val="left" w:pos="280"/>
          <w:tab w:val="left" w:pos="5240"/>
        </w:tabs>
        <w:jc w:val="both"/>
      </w:pPr>
      <w:r w:rsidRPr="003F000E">
        <w:tab/>
      </w:r>
      <w:r w:rsidRPr="003F000E">
        <w:rPr>
          <w:b/>
        </w:rPr>
        <w:t>C</w:t>
      </w:r>
      <w:r w:rsidRPr="003F000E">
        <w:t>. He repeated his opponent’s answer that was wrong.</w:t>
      </w:r>
    </w:p>
    <w:p w:rsidR="006640BC" w:rsidRPr="003F000E" w:rsidRDefault="006640BC" w:rsidP="00F71647">
      <w:pPr>
        <w:tabs>
          <w:tab w:val="left" w:pos="280"/>
          <w:tab w:val="left" w:pos="5240"/>
        </w:tabs>
        <w:jc w:val="both"/>
      </w:pPr>
      <w:r w:rsidRPr="003F000E">
        <w:tab/>
      </w:r>
      <w:r w:rsidRPr="003F000E">
        <w:rPr>
          <w:b/>
        </w:rPr>
        <w:t>D</w:t>
      </w:r>
      <w:r w:rsidRPr="003F000E">
        <w:t>. He repeated the question.</w:t>
      </w:r>
    </w:p>
    <w:p w:rsidR="006640BC" w:rsidRPr="003F000E" w:rsidRDefault="006640BC" w:rsidP="00F71647">
      <w:pPr>
        <w:tabs>
          <w:tab w:val="left" w:pos="280"/>
          <w:tab w:val="left" w:pos="5240"/>
        </w:tabs>
        <w:jc w:val="both"/>
      </w:pPr>
      <w:r w:rsidRPr="003F000E">
        <w:rPr>
          <w:b/>
        </w:rPr>
        <w:t>Question</w:t>
      </w:r>
      <w:r w:rsidRPr="003F000E">
        <w:rPr>
          <w:b/>
          <w:bCs/>
        </w:rPr>
        <w:t xml:space="preserve"> 38. </w:t>
      </w:r>
      <w:r w:rsidRPr="003F000E">
        <w:t>The word “</w:t>
      </w:r>
      <w:r w:rsidRPr="003F000E">
        <w:rPr>
          <w:b/>
        </w:rPr>
        <w:t>him</w:t>
      </w:r>
      <w:r w:rsidRPr="003F000E">
        <w:t>” in paragraph 1 refers to _______.</w:t>
      </w:r>
    </w:p>
    <w:p w:rsidR="006640BC" w:rsidRPr="003F000E" w:rsidRDefault="006640BC" w:rsidP="00F71647">
      <w:pPr>
        <w:tabs>
          <w:tab w:val="left" w:pos="280"/>
          <w:tab w:val="left" w:pos="5240"/>
        </w:tabs>
        <w:jc w:val="both"/>
      </w:pPr>
      <w:r w:rsidRPr="003F000E">
        <w:rPr>
          <w:b/>
        </w:rPr>
        <w:tab/>
        <w:t>A</w:t>
      </w:r>
      <w:r w:rsidRPr="003F000E">
        <w:t>. Brad Rutter</w:t>
      </w:r>
      <w:r w:rsidRPr="003F000E">
        <w:tab/>
      </w:r>
      <w:r w:rsidRPr="003F000E">
        <w:rPr>
          <w:b/>
        </w:rPr>
        <w:t>B</w:t>
      </w:r>
      <w:r w:rsidRPr="003F000E">
        <w:t>. an IBM researcher</w:t>
      </w:r>
      <w:r w:rsidRPr="003F000E">
        <w:tab/>
      </w:r>
      <w:r w:rsidRPr="003F000E">
        <w:tab/>
      </w:r>
    </w:p>
    <w:p w:rsidR="006640BC" w:rsidRPr="003F000E" w:rsidRDefault="006640BC" w:rsidP="00F71647">
      <w:pPr>
        <w:tabs>
          <w:tab w:val="left" w:pos="280"/>
          <w:tab w:val="left" w:pos="5240"/>
        </w:tabs>
        <w:jc w:val="both"/>
      </w:pPr>
      <w:r w:rsidRPr="003F000E">
        <w:rPr>
          <w:b/>
        </w:rPr>
        <w:tab/>
        <w:t>C</w:t>
      </w:r>
      <w:r w:rsidRPr="003F000E">
        <w:t>. Ken Jennings</w:t>
      </w:r>
      <w:r w:rsidRPr="003F000E">
        <w:tab/>
      </w:r>
      <w:r w:rsidRPr="003F000E">
        <w:rPr>
          <w:b/>
        </w:rPr>
        <w:t>D</w:t>
      </w:r>
      <w:r w:rsidRPr="003F000E">
        <w:t>. Watson</w:t>
      </w:r>
    </w:p>
    <w:p w:rsidR="006640BC" w:rsidRPr="003F000E" w:rsidRDefault="006640BC" w:rsidP="00F71647">
      <w:pPr>
        <w:tabs>
          <w:tab w:val="left" w:pos="280"/>
          <w:tab w:val="left" w:pos="5240"/>
        </w:tabs>
        <w:jc w:val="both"/>
      </w:pPr>
      <w:r w:rsidRPr="003F000E">
        <w:rPr>
          <w:b/>
        </w:rPr>
        <w:t>Question</w:t>
      </w:r>
      <w:r w:rsidRPr="003F000E">
        <w:rPr>
          <w:b/>
          <w:bCs/>
        </w:rPr>
        <w:t xml:space="preserve"> 39.</w:t>
      </w:r>
      <w:r w:rsidRPr="003F000E">
        <w:t> How can Watson understand the question read out by humans?</w:t>
      </w:r>
    </w:p>
    <w:p w:rsidR="006640BC" w:rsidRPr="003F000E" w:rsidRDefault="006640BC" w:rsidP="00F71647">
      <w:pPr>
        <w:tabs>
          <w:tab w:val="left" w:pos="280"/>
          <w:tab w:val="left" w:pos="5240"/>
        </w:tabs>
        <w:jc w:val="both"/>
      </w:pPr>
      <w:r w:rsidRPr="003F000E">
        <w:tab/>
      </w:r>
      <w:r w:rsidRPr="003F000E">
        <w:rPr>
          <w:b/>
        </w:rPr>
        <w:t>A</w:t>
      </w:r>
      <w:r w:rsidRPr="003F000E">
        <w:t>. He searches for the same question in his memory.</w:t>
      </w:r>
    </w:p>
    <w:p w:rsidR="006640BC" w:rsidRPr="003F000E" w:rsidRDefault="006640BC" w:rsidP="00F71647">
      <w:pPr>
        <w:tabs>
          <w:tab w:val="left" w:pos="280"/>
          <w:tab w:val="left" w:pos="5240"/>
        </w:tabs>
        <w:jc w:val="both"/>
      </w:pPr>
      <w:r w:rsidRPr="003F000E">
        <w:tab/>
      </w:r>
      <w:r w:rsidRPr="003F000E">
        <w:rPr>
          <w:b/>
        </w:rPr>
        <w:t>B</w:t>
      </w:r>
      <w:r w:rsidRPr="003F000E">
        <w:t>.</w:t>
      </w:r>
      <w:r w:rsidR="007505A4" w:rsidRPr="003F000E">
        <w:t xml:space="preserve"> </w:t>
      </w:r>
      <w:r w:rsidRPr="003F000E">
        <w:t>He reads the question in an electronic form.</w:t>
      </w:r>
    </w:p>
    <w:p w:rsidR="006640BC" w:rsidRPr="003F000E" w:rsidRDefault="006640BC" w:rsidP="00F71647">
      <w:pPr>
        <w:tabs>
          <w:tab w:val="left" w:pos="280"/>
          <w:tab w:val="left" w:pos="5240"/>
        </w:tabs>
        <w:jc w:val="both"/>
      </w:pPr>
      <w:r w:rsidRPr="003F000E">
        <w:tab/>
      </w:r>
      <w:r w:rsidRPr="003F000E">
        <w:rPr>
          <w:b/>
        </w:rPr>
        <w:t>C</w:t>
      </w:r>
      <w:r w:rsidRPr="003F000E">
        <w:t>. He is helped by an IBM researcher.</w:t>
      </w:r>
    </w:p>
    <w:p w:rsidR="006640BC" w:rsidRPr="003F000E" w:rsidRDefault="006640BC" w:rsidP="00F71647">
      <w:pPr>
        <w:tabs>
          <w:tab w:val="left" w:pos="280"/>
          <w:tab w:val="left" w:pos="5240"/>
        </w:tabs>
        <w:jc w:val="both"/>
      </w:pPr>
      <w:r w:rsidRPr="003F000E">
        <w:tab/>
      </w:r>
      <w:r w:rsidRPr="003F000E">
        <w:rPr>
          <w:b/>
        </w:rPr>
        <w:t>D</w:t>
      </w:r>
      <w:r w:rsidRPr="003F000E">
        <w:t>. He just listens to it.</w:t>
      </w:r>
    </w:p>
    <w:p w:rsidR="006640BC" w:rsidRPr="003F000E" w:rsidRDefault="006640BC" w:rsidP="00F71647">
      <w:pPr>
        <w:tabs>
          <w:tab w:val="left" w:pos="280"/>
          <w:tab w:val="left" w:pos="5240"/>
        </w:tabs>
        <w:jc w:val="both"/>
      </w:pPr>
      <w:r w:rsidRPr="003F000E">
        <w:rPr>
          <w:b/>
        </w:rPr>
        <w:t>Question</w:t>
      </w:r>
      <w:r w:rsidRPr="003F000E">
        <w:rPr>
          <w:b/>
          <w:bCs/>
        </w:rPr>
        <w:t xml:space="preserve"> 40. </w:t>
      </w:r>
      <w:r w:rsidRPr="003F000E">
        <w:t>The word “bank” in paragraph 2 is closest in meaning to _______.</w:t>
      </w:r>
    </w:p>
    <w:p w:rsidR="006640BC" w:rsidRPr="003F000E" w:rsidRDefault="006640BC" w:rsidP="00F71647">
      <w:pPr>
        <w:tabs>
          <w:tab w:val="left" w:pos="280"/>
          <w:tab w:val="left" w:pos="5240"/>
        </w:tabs>
        <w:jc w:val="both"/>
      </w:pPr>
      <w:r w:rsidRPr="003F000E">
        <w:tab/>
      </w:r>
      <w:r w:rsidRPr="003F000E">
        <w:rPr>
          <w:b/>
        </w:rPr>
        <w:t>A</w:t>
      </w:r>
      <w:r w:rsidRPr="003F000E">
        <w:t>. side</w:t>
      </w:r>
      <w:r w:rsidRPr="003F000E">
        <w:tab/>
      </w:r>
      <w:r w:rsidRPr="003F000E">
        <w:rPr>
          <w:b/>
        </w:rPr>
        <w:t>B</w:t>
      </w:r>
      <w:r w:rsidRPr="003F000E">
        <w:t>. a financial service</w:t>
      </w:r>
    </w:p>
    <w:p w:rsidR="006640BC" w:rsidRPr="003F000E" w:rsidRDefault="006640BC" w:rsidP="00F71647">
      <w:pPr>
        <w:tabs>
          <w:tab w:val="left" w:pos="280"/>
          <w:tab w:val="left" w:pos="5240"/>
        </w:tabs>
        <w:jc w:val="both"/>
      </w:pPr>
      <w:r w:rsidRPr="003F000E">
        <w:tab/>
      </w:r>
      <w:r w:rsidRPr="003F000E">
        <w:rPr>
          <w:b/>
        </w:rPr>
        <w:t>C</w:t>
      </w:r>
      <w:r w:rsidRPr="003F000E">
        <w:t>. money</w:t>
      </w:r>
      <w:r w:rsidRPr="003F000E">
        <w:tab/>
      </w:r>
      <w:r w:rsidRPr="003F000E">
        <w:rPr>
          <w:b/>
        </w:rPr>
        <w:t>D</w:t>
      </w:r>
      <w:r w:rsidRPr="003F000E">
        <w:t>. stored information</w:t>
      </w:r>
    </w:p>
    <w:p w:rsidR="006640BC" w:rsidRPr="003F000E" w:rsidRDefault="006640BC" w:rsidP="00F71647">
      <w:pPr>
        <w:jc w:val="both"/>
      </w:pPr>
      <w:r w:rsidRPr="003F000E">
        <w:rPr>
          <w:b/>
        </w:rPr>
        <w:t>Question</w:t>
      </w:r>
      <w:r w:rsidRPr="003F000E">
        <w:rPr>
          <w:b/>
          <w:bCs/>
        </w:rPr>
        <w:t xml:space="preserve"> 41. </w:t>
      </w:r>
      <w:r w:rsidRPr="003F000E">
        <w:t>Which of the following statements is NOT true about Watson.</w:t>
      </w:r>
    </w:p>
    <w:p w:rsidR="006640BC" w:rsidRPr="003F000E" w:rsidRDefault="006640BC" w:rsidP="008F5A29">
      <w:pPr>
        <w:ind w:firstLine="284"/>
        <w:jc w:val="both"/>
      </w:pPr>
      <w:r w:rsidRPr="003F000E">
        <w:t>A. The way Watson produces an answer is the same as that of humans.</w:t>
      </w:r>
    </w:p>
    <w:p w:rsidR="006640BC" w:rsidRPr="003F000E" w:rsidRDefault="006640BC" w:rsidP="008F5A29">
      <w:pPr>
        <w:ind w:firstLine="284"/>
        <w:jc w:val="both"/>
      </w:pPr>
      <w:r w:rsidRPr="003F000E">
        <w:t>B. In order to answer questions, Watson uses math.</w:t>
      </w:r>
    </w:p>
    <w:p w:rsidR="006640BC" w:rsidRPr="003F000E" w:rsidRDefault="006640BC" w:rsidP="008F5A29">
      <w:pPr>
        <w:ind w:firstLine="284"/>
        <w:jc w:val="both"/>
      </w:pPr>
      <w:r w:rsidRPr="003F000E">
        <w:t xml:space="preserve">C. He’d never been in an official Jeopardy! before </w:t>
      </w:r>
      <w:r w:rsidR="00AD192C" w:rsidRPr="003F000E">
        <w:t>H</w:t>
      </w:r>
      <w:r w:rsidRPr="003F000E">
        <w:t>e joined the show with Jennings and Rutter.</w:t>
      </w:r>
    </w:p>
    <w:p w:rsidR="006640BC" w:rsidRPr="003F000E" w:rsidRDefault="006640BC" w:rsidP="008F5A29">
      <w:pPr>
        <w:ind w:firstLine="284"/>
        <w:jc w:val="both"/>
      </w:pPr>
      <w:r w:rsidRPr="003F000E">
        <w:t>D. His memory bank is equal to one million books.</w:t>
      </w:r>
    </w:p>
    <w:p w:rsidR="006640BC" w:rsidRPr="003F000E" w:rsidRDefault="006640BC" w:rsidP="00F71647">
      <w:pPr>
        <w:jc w:val="both"/>
      </w:pPr>
      <w:r w:rsidRPr="003F000E">
        <w:rPr>
          <w:b/>
        </w:rPr>
        <w:t>Question</w:t>
      </w:r>
      <w:r w:rsidRPr="003F000E">
        <w:rPr>
          <w:b/>
          <w:bCs/>
        </w:rPr>
        <w:t xml:space="preserve"> 42. </w:t>
      </w:r>
      <w:r w:rsidRPr="003F000E">
        <w:t xml:space="preserve">The word </w:t>
      </w:r>
      <w:r w:rsidRPr="003F000E">
        <w:rPr>
          <w:b/>
        </w:rPr>
        <w:t>“defeated</w:t>
      </w:r>
      <w:r w:rsidRPr="003F000E">
        <w:t>” in the last paragraph is closest in meaning to _______.</w:t>
      </w:r>
    </w:p>
    <w:p w:rsidR="0099390F" w:rsidRPr="003F000E" w:rsidRDefault="006640BC" w:rsidP="008F5A29">
      <w:pPr>
        <w:tabs>
          <w:tab w:val="left" w:pos="284"/>
        </w:tabs>
        <w:ind w:firstLine="284"/>
        <w:jc w:val="both"/>
      </w:pPr>
      <w:r w:rsidRPr="003F000E">
        <w:rPr>
          <w:b/>
        </w:rPr>
        <w:t>A</w:t>
      </w:r>
      <w:r w:rsidRPr="003F000E">
        <w:t>. lost</w:t>
      </w:r>
      <w:r w:rsidRPr="003F000E">
        <w:tab/>
      </w:r>
      <w:r w:rsidRPr="003F000E">
        <w:tab/>
      </w:r>
      <w:r w:rsidRPr="003F000E">
        <w:rPr>
          <w:b/>
        </w:rPr>
        <w:t>B</w:t>
      </w:r>
      <w:r w:rsidRPr="003F000E">
        <w:t>. understood</w:t>
      </w:r>
      <w:r w:rsidRPr="003F000E">
        <w:tab/>
      </w:r>
      <w:r w:rsidRPr="003F000E">
        <w:tab/>
      </w:r>
      <w:r w:rsidRPr="003F000E">
        <w:rPr>
          <w:b/>
        </w:rPr>
        <w:t>C</w:t>
      </w:r>
      <w:r w:rsidRPr="003F000E">
        <w:t>. won</w:t>
      </w:r>
      <w:r w:rsidRPr="003F000E">
        <w:tab/>
      </w:r>
      <w:r w:rsidRPr="003F000E">
        <w:tab/>
      </w:r>
      <w:r w:rsidRPr="003F000E">
        <w:rPr>
          <w:b/>
        </w:rPr>
        <w:t>D</w:t>
      </w:r>
      <w:r w:rsidRPr="003F000E">
        <w:t>. broke</w:t>
      </w:r>
    </w:p>
    <w:p w:rsidR="0099390F" w:rsidRPr="003F000E" w:rsidRDefault="0099390F" w:rsidP="002B7833">
      <w:pPr>
        <w:pStyle w:val="Normal1"/>
        <w:tabs>
          <w:tab w:val="left" w:pos="1500"/>
          <w:tab w:val="left" w:pos="3866"/>
          <w:tab w:val="left" w:pos="6276"/>
          <w:tab w:val="left" w:pos="7635"/>
        </w:tabs>
        <w:spacing w:before="120"/>
        <w:jc w:val="both"/>
        <w:rPr>
          <w:b/>
          <w:bCs/>
          <w:i/>
          <w:iCs/>
        </w:rPr>
      </w:pPr>
      <w:r w:rsidRPr="003F000E">
        <w:rPr>
          <w:b/>
          <w:bCs/>
          <w:i/>
          <w:iCs/>
        </w:rPr>
        <w:t>Mark the letter A, B, C, or D on your answer sheet to show the underlined part that needs correction.</w:t>
      </w:r>
    </w:p>
    <w:p w:rsidR="006640BC" w:rsidRPr="003F000E" w:rsidRDefault="006640BC" w:rsidP="00F71647">
      <w:pPr>
        <w:pStyle w:val="NormalWeb"/>
        <w:spacing w:before="0" w:beforeAutospacing="0" w:after="0" w:afterAutospacing="0"/>
        <w:jc w:val="both"/>
      </w:pPr>
      <w:r w:rsidRPr="003F000E">
        <w:rPr>
          <w:b/>
        </w:rPr>
        <w:t>Question</w:t>
      </w:r>
      <w:r w:rsidR="0099390F" w:rsidRPr="003F000E">
        <w:rPr>
          <w:b/>
          <w:bCs/>
        </w:rPr>
        <w:t xml:space="preserve"> 43</w:t>
      </w:r>
      <w:r w:rsidRPr="003F000E">
        <w:rPr>
          <w:b/>
          <w:bCs/>
        </w:rPr>
        <w:t>.</w:t>
      </w:r>
      <w:r w:rsidRPr="003F000E">
        <w:rPr>
          <w:shd w:val="clear" w:color="auto" w:fill="FFFFFF"/>
        </w:rPr>
        <w:t> </w:t>
      </w:r>
      <w:r w:rsidRPr="003F000E">
        <w:rPr>
          <w:u w:val="single"/>
          <w:bdr w:val="none" w:sz="0" w:space="0" w:color="auto" w:frame="1"/>
          <w:shd w:val="clear" w:color="auto" w:fill="FFFFFF"/>
        </w:rPr>
        <w:t>The</w:t>
      </w:r>
      <w:r w:rsidRPr="003F000E">
        <w:rPr>
          <w:bdr w:val="none" w:sz="0" w:space="0" w:color="auto" w:frame="1"/>
          <w:shd w:val="clear" w:color="auto" w:fill="FFFFFF"/>
        </w:rPr>
        <w:t xml:space="preserve"> police </w:t>
      </w:r>
      <w:r w:rsidRPr="003F000E">
        <w:rPr>
          <w:u w:val="single"/>
          <w:shd w:val="clear" w:color="auto" w:fill="FFFFFF"/>
        </w:rPr>
        <w:t>arrests</w:t>
      </w:r>
      <w:r w:rsidRPr="003F000E">
        <w:rPr>
          <w:shd w:val="clear" w:color="auto" w:fill="FFFFFF"/>
        </w:rPr>
        <w:t xml:space="preserve"> the man </w:t>
      </w:r>
      <w:r w:rsidRPr="003F000E">
        <w:rPr>
          <w:u w:val="single"/>
          <w:bdr w:val="none" w:sz="0" w:space="0" w:color="auto" w:frame="1"/>
          <w:shd w:val="clear" w:color="auto" w:fill="FFFFFF"/>
        </w:rPr>
        <w:t xml:space="preserve">while </w:t>
      </w:r>
      <w:r w:rsidRPr="003F000E">
        <w:rPr>
          <w:shd w:val="clear" w:color="auto" w:fill="FFFFFF"/>
        </w:rPr>
        <w:t>he </w:t>
      </w:r>
      <w:r w:rsidRPr="003F000E">
        <w:rPr>
          <w:bdr w:val="none" w:sz="0" w:space="0" w:color="auto" w:frame="1"/>
          <w:shd w:val="clear" w:color="auto" w:fill="FFFFFF"/>
        </w:rPr>
        <w:t>was having</w:t>
      </w:r>
      <w:r w:rsidRPr="003F000E">
        <w:rPr>
          <w:shd w:val="clear" w:color="auto" w:fill="FFFFFF"/>
        </w:rPr>
        <w:t> dinner </w:t>
      </w:r>
      <w:r w:rsidRPr="003F000E">
        <w:rPr>
          <w:bdr w:val="none" w:sz="0" w:space="0" w:color="auto" w:frame="1"/>
          <w:shd w:val="clear" w:color="auto" w:fill="FFFFFF"/>
        </w:rPr>
        <w:t xml:space="preserve">in </w:t>
      </w:r>
      <w:r w:rsidRPr="003F000E">
        <w:rPr>
          <w:u w:val="single"/>
          <w:shd w:val="clear" w:color="auto" w:fill="FFFFFF"/>
        </w:rPr>
        <w:t>a</w:t>
      </w:r>
      <w:r w:rsidRPr="003F000E">
        <w:rPr>
          <w:shd w:val="clear" w:color="auto" w:fill="FFFFFF"/>
        </w:rPr>
        <w:t xml:space="preserve"> restaurant.</w:t>
      </w:r>
    </w:p>
    <w:p w:rsidR="006640BC" w:rsidRPr="003F000E" w:rsidRDefault="006640BC" w:rsidP="008F5A29">
      <w:pPr>
        <w:ind w:firstLine="284"/>
        <w:jc w:val="both"/>
      </w:pPr>
      <w:r w:rsidRPr="003F000E">
        <w:rPr>
          <w:b/>
        </w:rPr>
        <w:t>A</w:t>
      </w:r>
      <w:r w:rsidRPr="003F000E">
        <w:t xml:space="preserve">. </w:t>
      </w:r>
      <w:r w:rsidRPr="003F000E">
        <w:rPr>
          <w:shd w:val="clear" w:color="auto" w:fill="FFFFFF"/>
        </w:rPr>
        <w:t>arrests</w:t>
      </w:r>
      <w:r w:rsidRPr="003F000E">
        <w:tab/>
      </w:r>
      <w:r w:rsidRPr="003F000E">
        <w:tab/>
      </w:r>
      <w:r w:rsidRPr="003F000E">
        <w:rPr>
          <w:b/>
        </w:rPr>
        <w:t>B</w:t>
      </w:r>
      <w:r w:rsidRPr="003F000E">
        <w:t>. The</w:t>
      </w:r>
      <w:r w:rsidRPr="003F000E">
        <w:tab/>
      </w:r>
      <w:r w:rsidRPr="003F000E">
        <w:tab/>
      </w:r>
      <w:r w:rsidR="008F5A29" w:rsidRPr="003F000E">
        <w:tab/>
      </w:r>
      <w:r w:rsidRPr="003F000E">
        <w:rPr>
          <w:b/>
        </w:rPr>
        <w:t>C</w:t>
      </w:r>
      <w:r w:rsidRPr="003F000E">
        <w:t xml:space="preserve">. </w:t>
      </w:r>
      <w:r w:rsidRPr="003F000E">
        <w:rPr>
          <w:shd w:val="clear" w:color="auto" w:fill="FFFFFF"/>
        </w:rPr>
        <w:t>a</w:t>
      </w:r>
      <w:r w:rsidRPr="003F000E">
        <w:tab/>
      </w:r>
      <w:r w:rsidRPr="003F000E">
        <w:tab/>
      </w:r>
      <w:r w:rsidRPr="003F000E">
        <w:rPr>
          <w:b/>
        </w:rPr>
        <w:t>D</w:t>
      </w:r>
      <w:r w:rsidRPr="003F000E">
        <w:t xml:space="preserve">. </w:t>
      </w:r>
      <w:r w:rsidRPr="003F000E">
        <w:rPr>
          <w:shd w:val="clear" w:color="auto" w:fill="FFFFFF"/>
        </w:rPr>
        <w:t>while</w:t>
      </w:r>
    </w:p>
    <w:p w:rsidR="006640BC" w:rsidRPr="003F000E" w:rsidRDefault="006640BC" w:rsidP="00F71647">
      <w:pPr>
        <w:pStyle w:val="NormalWeb"/>
        <w:spacing w:before="0" w:beforeAutospacing="0" w:after="0" w:afterAutospacing="0"/>
        <w:jc w:val="both"/>
        <w:rPr>
          <w:spacing w:val="2"/>
          <w:shd w:val="clear" w:color="auto" w:fill="FFFFFF"/>
        </w:rPr>
      </w:pPr>
      <w:r w:rsidRPr="003F000E">
        <w:rPr>
          <w:b/>
        </w:rPr>
        <w:t>Question</w:t>
      </w:r>
      <w:r w:rsidR="0099390F" w:rsidRPr="003F000E">
        <w:rPr>
          <w:b/>
          <w:bCs/>
        </w:rPr>
        <w:t xml:space="preserve"> 44</w:t>
      </w:r>
      <w:r w:rsidRPr="003F000E">
        <w:rPr>
          <w:b/>
          <w:bCs/>
        </w:rPr>
        <w:t>.</w:t>
      </w:r>
      <w:r w:rsidR="00BB6BA3" w:rsidRPr="003F000E">
        <w:rPr>
          <w:b/>
          <w:bCs/>
        </w:rPr>
        <w:t xml:space="preserve"> </w:t>
      </w:r>
      <w:r w:rsidRPr="003F000E">
        <w:rPr>
          <w:spacing w:val="2"/>
          <w:shd w:val="clear" w:color="auto" w:fill="FFFFFF"/>
        </w:rPr>
        <w:t xml:space="preserve">Each </w:t>
      </w:r>
      <w:r w:rsidRPr="003F000E">
        <w:rPr>
          <w:spacing w:val="2"/>
          <w:u w:val="single"/>
          <w:shd w:val="clear" w:color="auto" w:fill="FFFFFF"/>
        </w:rPr>
        <w:t>owner</w:t>
      </w:r>
      <w:r w:rsidR="00AA0A12" w:rsidRPr="003F000E">
        <w:rPr>
          <w:spacing w:val="2"/>
          <w:shd w:val="clear" w:color="auto" w:fill="FFFFFF"/>
        </w:rPr>
        <w:t xml:space="preserve"> </w:t>
      </w:r>
      <w:r w:rsidRPr="003F000E">
        <w:rPr>
          <w:spacing w:val="2"/>
          <w:u w:val="single"/>
          <w:shd w:val="clear" w:color="auto" w:fill="FFFFFF"/>
        </w:rPr>
        <w:t>is</w:t>
      </w:r>
      <w:r w:rsidRPr="003F000E">
        <w:rPr>
          <w:spacing w:val="2"/>
          <w:shd w:val="clear" w:color="auto" w:fill="FFFFFF"/>
        </w:rPr>
        <w:t xml:space="preserve"> responsible f</w:t>
      </w:r>
      <w:r w:rsidRPr="003F000E">
        <w:rPr>
          <w:spacing w:val="2"/>
          <w:u w:val="single"/>
          <w:shd w:val="clear" w:color="auto" w:fill="FFFFFF"/>
        </w:rPr>
        <w:t>or</w:t>
      </w:r>
      <w:r w:rsidRPr="003F000E">
        <w:rPr>
          <w:spacing w:val="2"/>
          <w:shd w:val="clear" w:color="auto" w:fill="FFFFFF"/>
        </w:rPr>
        <w:t> </w:t>
      </w:r>
      <w:r w:rsidR="00BB6BA3" w:rsidRPr="003F000E">
        <w:rPr>
          <w:spacing w:val="2"/>
          <w:shd w:val="clear" w:color="auto" w:fill="FFFFFF"/>
        </w:rPr>
        <w:t>t</w:t>
      </w:r>
      <w:r w:rsidR="00BB6BA3" w:rsidRPr="003F000E">
        <w:rPr>
          <w:rStyle w:val="highlight"/>
          <w:bCs/>
          <w:spacing w:val="2"/>
          <w:u w:val="single"/>
          <w:shd w:val="clear" w:color="auto" w:fill="FFFFFF"/>
        </w:rPr>
        <w:t>heir</w:t>
      </w:r>
      <w:r w:rsidRPr="003F000E">
        <w:rPr>
          <w:spacing w:val="2"/>
          <w:shd w:val="clear" w:color="auto" w:fill="FFFFFF"/>
        </w:rPr>
        <w:t> pet.</w:t>
      </w:r>
    </w:p>
    <w:p w:rsidR="006640BC" w:rsidRPr="003F000E" w:rsidRDefault="006640BC" w:rsidP="008F5A29">
      <w:pPr>
        <w:ind w:firstLine="284"/>
        <w:jc w:val="both"/>
      </w:pPr>
      <w:r w:rsidRPr="003F000E">
        <w:rPr>
          <w:b/>
        </w:rPr>
        <w:t>A</w:t>
      </w:r>
      <w:r w:rsidRPr="003F000E">
        <w:t>. is</w:t>
      </w:r>
      <w:r w:rsidRPr="003F000E">
        <w:tab/>
      </w:r>
      <w:r w:rsidRPr="003F000E">
        <w:tab/>
      </w:r>
      <w:r w:rsidRPr="003F000E">
        <w:rPr>
          <w:b/>
        </w:rPr>
        <w:t>B</w:t>
      </w:r>
      <w:r w:rsidR="008F5A29" w:rsidRPr="003F000E">
        <w:t>. owner</w:t>
      </w:r>
      <w:r w:rsidR="008F5A29" w:rsidRPr="003F000E">
        <w:tab/>
      </w:r>
      <w:r w:rsidR="008F5A29" w:rsidRPr="003F000E">
        <w:tab/>
      </w:r>
      <w:r w:rsidRPr="003F000E">
        <w:rPr>
          <w:b/>
        </w:rPr>
        <w:t>C</w:t>
      </w:r>
      <w:r w:rsidRPr="003F000E">
        <w:t xml:space="preserve">. </w:t>
      </w:r>
      <w:r w:rsidRPr="003F000E">
        <w:rPr>
          <w:shd w:val="clear" w:color="auto" w:fill="FFFFFF"/>
        </w:rPr>
        <w:t xml:space="preserve">for </w:t>
      </w:r>
      <w:r w:rsidRPr="003F000E">
        <w:tab/>
      </w:r>
      <w:r w:rsidRPr="003F000E">
        <w:tab/>
      </w:r>
      <w:r w:rsidRPr="003F000E">
        <w:rPr>
          <w:b/>
        </w:rPr>
        <w:t>D</w:t>
      </w:r>
      <w:r w:rsidRPr="003F000E">
        <w:t xml:space="preserve">. </w:t>
      </w:r>
      <w:r w:rsidR="00BB6BA3" w:rsidRPr="003F000E">
        <w:t>their</w:t>
      </w:r>
    </w:p>
    <w:p w:rsidR="006640BC" w:rsidRPr="003F000E" w:rsidRDefault="006640BC" w:rsidP="00F71647">
      <w:pPr>
        <w:tabs>
          <w:tab w:val="left" w:pos="280"/>
        </w:tabs>
        <w:ind w:left="292" w:hanging="292"/>
        <w:jc w:val="both"/>
        <w:rPr>
          <w:shd w:val="clear" w:color="auto" w:fill="FFFFFF"/>
        </w:rPr>
      </w:pPr>
      <w:r w:rsidRPr="003F000E">
        <w:rPr>
          <w:b/>
        </w:rPr>
        <w:t>Question</w:t>
      </w:r>
      <w:r w:rsidR="0099390F" w:rsidRPr="003F000E">
        <w:rPr>
          <w:b/>
          <w:bCs/>
        </w:rPr>
        <w:t xml:space="preserve"> 45</w:t>
      </w:r>
      <w:r w:rsidRPr="003F000E">
        <w:rPr>
          <w:b/>
          <w:bCs/>
        </w:rPr>
        <w:t>.</w:t>
      </w:r>
      <w:r w:rsidRPr="003F000E">
        <w:rPr>
          <w:shd w:val="clear" w:color="auto" w:fill="FFFFFF"/>
        </w:rPr>
        <w:t xml:space="preserve">It </w:t>
      </w:r>
      <w:r w:rsidRPr="003F000E">
        <w:rPr>
          <w:u w:val="single"/>
          <w:shd w:val="clear" w:color="auto" w:fill="FFFFFF"/>
        </w:rPr>
        <w:t>is</w:t>
      </w:r>
      <w:r w:rsidRPr="003F000E">
        <w:rPr>
          <w:shd w:val="clear" w:color="auto" w:fill="FFFFFF"/>
        </w:rPr>
        <w:t xml:space="preserve"> usually </w:t>
      </w:r>
      <w:r w:rsidRPr="003F000E">
        <w:rPr>
          <w:u w:val="single"/>
          <w:shd w:val="clear" w:color="auto" w:fill="FFFFFF"/>
        </w:rPr>
        <w:t>economic</w:t>
      </w:r>
      <w:r w:rsidRPr="003F000E">
        <w:rPr>
          <w:shd w:val="clear" w:color="auto" w:fill="FFFFFF"/>
        </w:rPr>
        <w:t xml:space="preserve"> to buy </w:t>
      </w:r>
      <w:r w:rsidRPr="003F000E">
        <w:rPr>
          <w:u w:val="single"/>
          <w:shd w:val="clear" w:color="auto" w:fill="FFFFFF"/>
        </w:rPr>
        <w:t xml:space="preserve">washing </w:t>
      </w:r>
      <w:r w:rsidRPr="003F000E">
        <w:rPr>
          <w:shd w:val="clear" w:color="auto" w:fill="FFFFFF"/>
        </w:rPr>
        <w:t xml:space="preserve">powder </w:t>
      </w:r>
      <w:r w:rsidRPr="003F000E">
        <w:rPr>
          <w:u w:val="single"/>
          <w:shd w:val="clear" w:color="auto" w:fill="FFFFFF"/>
        </w:rPr>
        <w:t>in</w:t>
      </w:r>
      <w:r w:rsidRPr="003F000E">
        <w:rPr>
          <w:shd w:val="clear" w:color="auto" w:fill="FFFFFF"/>
        </w:rPr>
        <w:t xml:space="preserve"> large quantities.</w:t>
      </w:r>
    </w:p>
    <w:p w:rsidR="006640BC" w:rsidRPr="003F000E" w:rsidRDefault="006640BC" w:rsidP="008F5A29">
      <w:pPr>
        <w:ind w:firstLine="284"/>
        <w:jc w:val="both"/>
      </w:pPr>
      <w:r w:rsidRPr="003F000E">
        <w:rPr>
          <w:b/>
        </w:rPr>
        <w:t>A</w:t>
      </w:r>
      <w:r w:rsidRPr="003F000E">
        <w:t>. in</w:t>
      </w:r>
      <w:r w:rsidRPr="003F000E">
        <w:tab/>
      </w:r>
      <w:r w:rsidRPr="003F000E">
        <w:tab/>
      </w:r>
      <w:r w:rsidRPr="003F000E">
        <w:rPr>
          <w:b/>
        </w:rPr>
        <w:t>B</w:t>
      </w:r>
      <w:r w:rsidRPr="003F000E">
        <w:t>. is</w:t>
      </w:r>
      <w:r w:rsidRPr="003F000E">
        <w:tab/>
      </w:r>
      <w:r w:rsidRPr="003F000E">
        <w:tab/>
      </w:r>
      <w:r w:rsidR="008F5A29" w:rsidRPr="003F000E">
        <w:tab/>
      </w:r>
      <w:r w:rsidRPr="003F000E">
        <w:rPr>
          <w:b/>
        </w:rPr>
        <w:t>C</w:t>
      </w:r>
      <w:r w:rsidRPr="003F000E">
        <w:t xml:space="preserve">. </w:t>
      </w:r>
      <w:r w:rsidRPr="003F000E">
        <w:rPr>
          <w:shd w:val="clear" w:color="auto" w:fill="FFFFFF"/>
        </w:rPr>
        <w:t>economic</w:t>
      </w:r>
      <w:r w:rsidR="008F5A29" w:rsidRPr="003F000E">
        <w:tab/>
      </w:r>
      <w:r w:rsidRPr="003F000E">
        <w:rPr>
          <w:b/>
        </w:rPr>
        <w:t>D</w:t>
      </w:r>
      <w:r w:rsidRPr="003F000E">
        <w:t xml:space="preserve">. </w:t>
      </w:r>
      <w:r w:rsidRPr="003F000E">
        <w:rPr>
          <w:shd w:val="clear" w:color="auto" w:fill="FFFFFF"/>
        </w:rPr>
        <w:t>washing</w:t>
      </w:r>
    </w:p>
    <w:p w:rsidR="008F5A29" w:rsidRPr="003F000E" w:rsidRDefault="006640BC" w:rsidP="002B7833">
      <w:pPr>
        <w:spacing w:before="120"/>
        <w:jc w:val="both"/>
        <w:rPr>
          <w:rStyle w:val="fontstyle31"/>
          <w:color w:val="auto"/>
        </w:rPr>
      </w:pPr>
      <w:r w:rsidRPr="003F000E">
        <w:rPr>
          <w:rStyle w:val="fontstyle01"/>
          <w:color w:val="auto"/>
        </w:rPr>
        <w:t>Mark the letter A, B, C, or D to indicate the sentence that is closest in meaning to each of the following questions.</w:t>
      </w:r>
      <w:r w:rsidRPr="003F000E">
        <w:br/>
      </w:r>
      <w:r w:rsidRPr="003F000E">
        <w:rPr>
          <w:b/>
        </w:rPr>
        <w:t>Question</w:t>
      </w:r>
      <w:r w:rsidRPr="003F000E">
        <w:rPr>
          <w:rStyle w:val="fontstyle21"/>
          <w:color w:val="auto"/>
        </w:rPr>
        <w:t xml:space="preserve"> 46.</w:t>
      </w:r>
      <w:r w:rsidRPr="003F000E">
        <w:rPr>
          <w:rStyle w:val="fontstyle31"/>
          <w:color w:val="auto"/>
        </w:rPr>
        <w:t xml:space="preserve"> I last met my best friend five years ago.</w:t>
      </w:r>
    </w:p>
    <w:p w:rsidR="008F5A29" w:rsidRPr="003F000E" w:rsidRDefault="006640BC" w:rsidP="00F71647">
      <w:pPr>
        <w:jc w:val="both"/>
        <w:rPr>
          <w:rStyle w:val="fontstyle31"/>
          <w:color w:val="auto"/>
        </w:rPr>
      </w:pPr>
      <w:r w:rsidRPr="003F000E">
        <w:rPr>
          <w:rStyle w:val="fontstyle21"/>
          <w:color w:val="auto"/>
        </w:rPr>
        <w:t>A</w:t>
      </w:r>
      <w:r w:rsidRPr="003F000E">
        <w:rPr>
          <w:rStyle w:val="fontstyle31"/>
          <w:color w:val="auto"/>
        </w:rPr>
        <w:t>. I often met my best friend five years ago.</w:t>
      </w:r>
    </w:p>
    <w:p w:rsidR="008F5A29" w:rsidRPr="003F000E" w:rsidRDefault="006640BC" w:rsidP="00F71647">
      <w:pPr>
        <w:jc w:val="both"/>
        <w:rPr>
          <w:rStyle w:val="fontstyle31"/>
          <w:color w:val="auto"/>
        </w:rPr>
      </w:pPr>
      <w:r w:rsidRPr="003F000E">
        <w:rPr>
          <w:rStyle w:val="fontstyle21"/>
          <w:color w:val="auto"/>
        </w:rPr>
        <w:t>B</w:t>
      </w:r>
      <w:r w:rsidRPr="003F000E">
        <w:rPr>
          <w:rStyle w:val="fontstyle31"/>
          <w:color w:val="auto"/>
        </w:rPr>
        <w:t xml:space="preserve">. I haven't met </w:t>
      </w:r>
      <w:r w:rsidR="00AD192C" w:rsidRPr="003F000E">
        <w:rPr>
          <w:rStyle w:val="fontstyle31"/>
          <w:color w:val="auto"/>
        </w:rPr>
        <w:t>’</w:t>
      </w:r>
      <w:r w:rsidRPr="003F000E">
        <w:rPr>
          <w:rStyle w:val="fontstyle31"/>
          <w:color w:val="auto"/>
        </w:rPr>
        <w:t>y best friend for five years.</w:t>
      </w:r>
    </w:p>
    <w:p w:rsidR="008F5A29" w:rsidRPr="003F000E" w:rsidRDefault="006640BC" w:rsidP="00F71647">
      <w:pPr>
        <w:jc w:val="both"/>
        <w:rPr>
          <w:rStyle w:val="fontstyle31"/>
          <w:color w:val="auto"/>
        </w:rPr>
      </w:pPr>
      <w:r w:rsidRPr="003F000E">
        <w:rPr>
          <w:rStyle w:val="fontstyle21"/>
          <w:color w:val="auto"/>
        </w:rPr>
        <w:t>C</w:t>
      </w:r>
      <w:r w:rsidRPr="003F000E">
        <w:rPr>
          <w:rStyle w:val="fontstyle31"/>
          <w:color w:val="auto"/>
        </w:rPr>
        <w:t>. I have met my best friend for five years.</w:t>
      </w:r>
    </w:p>
    <w:p w:rsidR="008F5A29" w:rsidRPr="003F000E" w:rsidRDefault="006640BC" w:rsidP="00F71647">
      <w:pPr>
        <w:jc w:val="both"/>
        <w:rPr>
          <w:rStyle w:val="fontstyle31"/>
          <w:color w:val="auto"/>
        </w:rPr>
      </w:pPr>
      <w:r w:rsidRPr="003F000E">
        <w:rPr>
          <w:rStyle w:val="fontstyle21"/>
          <w:color w:val="auto"/>
        </w:rPr>
        <w:t>D</w:t>
      </w:r>
      <w:r w:rsidRPr="003F000E">
        <w:rPr>
          <w:rStyle w:val="fontstyle31"/>
          <w:color w:val="auto"/>
        </w:rPr>
        <w:t>. I didn't meet</w:t>
      </w:r>
      <w:r w:rsidR="00AD192C" w:rsidRPr="003F000E">
        <w:rPr>
          <w:rStyle w:val="fontstyle31"/>
          <w:color w:val="auto"/>
        </w:rPr>
        <w:t>’</w:t>
      </w:r>
      <w:r w:rsidRPr="003F000E">
        <w:rPr>
          <w:rStyle w:val="fontstyle31"/>
          <w:color w:val="auto"/>
        </w:rPr>
        <w:t>my best friend</w:t>
      </w:r>
      <w:r w:rsidR="00F374CE" w:rsidRPr="003F000E">
        <w:rPr>
          <w:rStyle w:val="fontstyle31"/>
          <w:color w:val="auto"/>
        </w:rPr>
        <w:t xml:space="preserve"> since five years </w:t>
      </w:r>
      <w:r w:rsidRPr="003F000E">
        <w:rPr>
          <w:rStyle w:val="fontstyle31"/>
          <w:color w:val="auto"/>
        </w:rPr>
        <w:t>.</w:t>
      </w:r>
    </w:p>
    <w:p w:rsidR="002B7833" w:rsidRPr="003F000E" w:rsidRDefault="006640BC" w:rsidP="00F71647">
      <w:pPr>
        <w:jc w:val="both"/>
        <w:rPr>
          <w:rStyle w:val="fontstyle31"/>
          <w:color w:val="auto"/>
        </w:rPr>
      </w:pPr>
      <w:r w:rsidRPr="003F000E">
        <w:rPr>
          <w:b/>
        </w:rPr>
        <w:lastRenderedPageBreak/>
        <w:t>Question</w:t>
      </w:r>
      <w:r w:rsidRPr="003F000E">
        <w:rPr>
          <w:rStyle w:val="fontstyle21"/>
          <w:color w:val="auto"/>
        </w:rPr>
        <w:t xml:space="preserve"> 47.</w:t>
      </w:r>
      <w:r w:rsidRPr="003F000E">
        <w:rPr>
          <w:rStyle w:val="fontstyle31"/>
          <w:color w:val="auto"/>
        </w:rPr>
        <w:t xml:space="preserve"> “Would you like to come out to dinner with me tonight, Jenny?” Paul said.</w:t>
      </w:r>
    </w:p>
    <w:p w:rsidR="002B7833" w:rsidRPr="003F000E" w:rsidRDefault="006640BC" w:rsidP="00F71647">
      <w:pPr>
        <w:jc w:val="both"/>
        <w:rPr>
          <w:rStyle w:val="fontstyle31"/>
          <w:color w:val="auto"/>
        </w:rPr>
      </w:pPr>
      <w:r w:rsidRPr="003F000E">
        <w:rPr>
          <w:rStyle w:val="fontstyle21"/>
          <w:color w:val="auto"/>
        </w:rPr>
        <w:t>A</w:t>
      </w:r>
      <w:r w:rsidRPr="003F000E">
        <w:rPr>
          <w:rStyle w:val="fontstyle31"/>
          <w:color w:val="auto"/>
        </w:rPr>
        <w:t>. Paul suggested that Jenny go out to dinner with him that night.</w:t>
      </w:r>
    </w:p>
    <w:p w:rsidR="002B7833" w:rsidRPr="003F000E" w:rsidRDefault="006640BC" w:rsidP="00F71647">
      <w:pPr>
        <w:jc w:val="both"/>
        <w:rPr>
          <w:rStyle w:val="fontstyle31"/>
          <w:color w:val="auto"/>
        </w:rPr>
      </w:pPr>
      <w:r w:rsidRPr="003F000E">
        <w:rPr>
          <w:rStyle w:val="fontstyle21"/>
          <w:color w:val="auto"/>
        </w:rPr>
        <w:t>B</w:t>
      </w:r>
      <w:r w:rsidRPr="003F000E">
        <w:rPr>
          <w:rStyle w:val="fontstyle31"/>
          <w:color w:val="auto"/>
        </w:rPr>
        <w:t>. Paul insisted on Jenny going out to dinner with him that night.</w:t>
      </w:r>
    </w:p>
    <w:p w:rsidR="002B7833" w:rsidRPr="003F000E" w:rsidRDefault="006640BC" w:rsidP="00F71647">
      <w:pPr>
        <w:jc w:val="both"/>
        <w:rPr>
          <w:rStyle w:val="fontstyle31"/>
          <w:color w:val="auto"/>
        </w:rPr>
      </w:pPr>
      <w:r w:rsidRPr="003F000E">
        <w:rPr>
          <w:rStyle w:val="fontstyle21"/>
          <w:color w:val="auto"/>
        </w:rPr>
        <w:t>C</w:t>
      </w:r>
      <w:r w:rsidRPr="003F000E">
        <w:rPr>
          <w:rStyle w:val="fontstyle31"/>
          <w:color w:val="auto"/>
        </w:rPr>
        <w:t>. Paul invited Jenny to go out to dinner with him that night.</w:t>
      </w:r>
    </w:p>
    <w:p w:rsidR="006640BC" w:rsidRPr="003F000E" w:rsidRDefault="006640BC" w:rsidP="00F71647">
      <w:pPr>
        <w:jc w:val="both"/>
        <w:rPr>
          <w:rStyle w:val="fontstyle31"/>
          <w:color w:val="auto"/>
        </w:rPr>
      </w:pPr>
      <w:r w:rsidRPr="003F000E">
        <w:rPr>
          <w:rStyle w:val="fontstyle21"/>
          <w:color w:val="auto"/>
        </w:rPr>
        <w:t>D</w:t>
      </w:r>
      <w:r w:rsidR="00AA0A12" w:rsidRPr="003F000E">
        <w:rPr>
          <w:rStyle w:val="fontstyle31"/>
          <w:color w:val="auto"/>
        </w:rPr>
        <w:t xml:space="preserve">. Paul offered  Jenny </w:t>
      </w:r>
      <w:r w:rsidRPr="003F000E">
        <w:rPr>
          <w:rStyle w:val="fontstyle31"/>
          <w:color w:val="auto"/>
        </w:rPr>
        <w:t xml:space="preserve"> go</w:t>
      </w:r>
      <w:r w:rsidR="00AA0A12" w:rsidRPr="003F000E">
        <w:rPr>
          <w:rStyle w:val="fontstyle31"/>
          <w:color w:val="auto"/>
        </w:rPr>
        <w:t>ing</w:t>
      </w:r>
      <w:r w:rsidRPr="003F000E">
        <w:rPr>
          <w:rStyle w:val="fontstyle31"/>
          <w:color w:val="auto"/>
        </w:rPr>
        <w:t xml:space="preserve"> out to dinner with him that night.</w:t>
      </w:r>
    </w:p>
    <w:p w:rsidR="006640BC" w:rsidRPr="003F000E" w:rsidRDefault="006640BC" w:rsidP="00F71647">
      <w:pPr>
        <w:shd w:val="clear" w:color="auto" w:fill="FFFFFF"/>
        <w:jc w:val="both"/>
      </w:pPr>
      <w:r w:rsidRPr="003F000E">
        <w:rPr>
          <w:b/>
        </w:rPr>
        <w:t>Question</w:t>
      </w:r>
      <w:r w:rsidRPr="003F000E">
        <w:rPr>
          <w:rStyle w:val="fontstyle21"/>
          <w:color w:val="auto"/>
        </w:rPr>
        <w:t xml:space="preserve"> 48</w:t>
      </w:r>
      <w:r w:rsidRPr="003F000E">
        <w:rPr>
          <w:rStyle w:val="fontstyle31"/>
          <w:color w:val="auto"/>
        </w:rPr>
        <w:t>.</w:t>
      </w:r>
      <w:r w:rsidRPr="003F000E">
        <w:rPr>
          <w:b/>
          <w:bCs/>
        </w:rPr>
        <w:t>‌‌</w:t>
      </w:r>
      <w:r w:rsidRPr="003F000E">
        <w:t>It‌ ‌is‌ ‌unnecessary‌ ‌for‌ ‌you‌ ‌to‌ ‌finish‌ ‌the‌ ‌report‌ ‌until‌ ‌tomorrow‌ ‌afternoon‌ ‌</w:t>
      </w:r>
    </w:p>
    <w:p w:rsidR="006640BC" w:rsidRPr="003F000E" w:rsidRDefault="006640BC" w:rsidP="00F71647">
      <w:pPr>
        <w:shd w:val="clear" w:color="auto" w:fill="FFFFFF"/>
        <w:jc w:val="both"/>
      </w:pPr>
      <w:r w:rsidRPr="003F000E">
        <w:rPr>
          <w:b/>
          <w:bCs/>
        </w:rPr>
        <w:t xml:space="preserve">A.‌ </w:t>
      </w:r>
      <w:r w:rsidRPr="003F000E">
        <w:t>You‌ ‌needn’t‌ ‌finish‌ ‌the‌ ‌report‌ ‌until‌ ‌tomorrow‌ ‌afternoon.‌ ‌</w:t>
      </w:r>
    </w:p>
    <w:p w:rsidR="006640BC" w:rsidRPr="003F000E" w:rsidRDefault="006640BC" w:rsidP="00F71647">
      <w:pPr>
        <w:shd w:val="clear" w:color="auto" w:fill="FFFFFF"/>
        <w:jc w:val="both"/>
      </w:pPr>
      <w:r w:rsidRPr="003F000E">
        <w:rPr>
          <w:b/>
          <w:bCs/>
        </w:rPr>
        <w:t>B. ‌</w:t>
      </w:r>
      <w:r w:rsidRPr="003F000E">
        <w:t>You‌ ‌have‌ ‌to‌ ‌finish‌ ‌the‌ ‌report‌ ‌unitl‌ ‌tomorrow‌ ‌afternoon.‌ ‌</w:t>
      </w:r>
    </w:p>
    <w:p w:rsidR="006640BC" w:rsidRPr="003F000E" w:rsidRDefault="006640BC" w:rsidP="00F71647">
      <w:pPr>
        <w:shd w:val="clear" w:color="auto" w:fill="FFFFFF"/>
        <w:jc w:val="both"/>
      </w:pPr>
      <w:r w:rsidRPr="003F000E">
        <w:rPr>
          <w:b/>
          <w:bCs/>
        </w:rPr>
        <w:t>C. ‌</w:t>
      </w:r>
      <w:r w:rsidRPr="003F000E">
        <w:t>You‌ ‌may‌ ‌finish‌ ‌the‌ ‌report‌ ‌after‌ ‌tomorrow‌ ‌afternoon.‌ ‌</w:t>
      </w:r>
    </w:p>
    <w:p w:rsidR="006640BC" w:rsidRPr="003F000E" w:rsidRDefault="006640BC" w:rsidP="00F71647">
      <w:pPr>
        <w:shd w:val="clear" w:color="auto" w:fill="FFFFFF"/>
        <w:jc w:val="both"/>
      </w:pPr>
      <w:r w:rsidRPr="003F000E">
        <w:rPr>
          <w:b/>
          <w:bCs/>
        </w:rPr>
        <w:t xml:space="preserve">D. </w:t>
      </w:r>
      <w:r w:rsidRPr="003F000E">
        <w:t>You‌ ‌should‌ ‌finish‌  ‌the‌ ‌report‌ ‌until‌ ‌tomorrow‌ ‌afternoon‌ ‌</w:t>
      </w:r>
    </w:p>
    <w:p w:rsidR="006640BC" w:rsidRPr="003F000E" w:rsidRDefault="006640BC" w:rsidP="002B7833">
      <w:pPr>
        <w:spacing w:before="120"/>
        <w:jc w:val="both"/>
      </w:pPr>
      <w:r w:rsidRPr="003F000E">
        <w:rPr>
          <w:rStyle w:val="fontstyle01"/>
          <w:color w:val="auto"/>
        </w:rPr>
        <w:t>Mark the letter A, B, C, or D to indicate the sentence that best combines each pair of sentences in the following questions.</w:t>
      </w:r>
    </w:p>
    <w:p w:rsidR="002B7833" w:rsidRPr="003F000E" w:rsidRDefault="006640BC" w:rsidP="00F71647">
      <w:pPr>
        <w:jc w:val="both"/>
        <w:rPr>
          <w:rStyle w:val="fontstyle31"/>
          <w:color w:val="auto"/>
        </w:rPr>
      </w:pPr>
      <w:r w:rsidRPr="003F000E">
        <w:rPr>
          <w:b/>
        </w:rPr>
        <w:t>Question</w:t>
      </w:r>
      <w:r w:rsidRPr="003F000E">
        <w:rPr>
          <w:rStyle w:val="fontstyle21"/>
          <w:color w:val="auto"/>
        </w:rPr>
        <w:t xml:space="preserve"> 49.</w:t>
      </w:r>
      <w:r w:rsidRPr="003F000E">
        <w:rPr>
          <w:rStyle w:val="fontstyle31"/>
          <w:color w:val="auto"/>
        </w:rPr>
        <w:t>I deeply regret having spoken to her so severely yesterday. She was badly hurt.</w:t>
      </w:r>
    </w:p>
    <w:p w:rsidR="002B7833" w:rsidRPr="003F000E" w:rsidRDefault="006640BC" w:rsidP="00F71647">
      <w:pPr>
        <w:jc w:val="both"/>
        <w:rPr>
          <w:rStyle w:val="fontstyle31"/>
          <w:color w:val="auto"/>
        </w:rPr>
      </w:pPr>
      <w:r w:rsidRPr="003F000E">
        <w:rPr>
          <w:rStyle w:val="fontstyle31"/>
          <w:b/>
          <w:color w:val="auto"/>
        </w:rPr>
        <w:t>A</w:t>
      </w:r>
      <w:r w:rsidRPr="003F000E">
        <w:rPr>
          <w:rStyle w:val="fontstyle31"/>
          <w:color w:val="auto"/>
        </w:rPr>
        <w:t>. She must have been badly hurt because I had spoken to her so severely yesterday.</w:t>
      </w:r>
    </w:p>
    <w:p w:rsidR="006640BC" w:rsidRPr="003F000E" w:rsidRDefault="006640BC" w:rsidP="00F71647">
      <w:pPr>
        <w:jc w:val="both"/>
        <w:rPr>
          <w:rStyle w:val="fontstyle31"/>
          <w:color w:val="auto"/>
        </w:rPr>
      </w:pPr>
      <w:r w:rsidRPr="003F000E">
        <w:rPr>
          <w:rStyle w:val="fontstyle21"/>
          <w:color w:val="auto"/>
        </w:rPr>
        <w:t>B</w:t>
      </w:r>
      <w:r w:rsidRPr="003F000E">
        <w:rPr>
          <w:rStyle w:val="fontstyle31"/>
          <w:color w:val="auto"/>
        </w:rPr>
        <w:t>. If I hadn’t spoken to her so severely yesterday, she wouldn’t be badly hurt.</w:t>
      </w:r>
    </w:p>
    <w:p w:rsidR="006640BC" w:rsidRPr="003F000E" w:rsidRDefault="006640BC" w:rsidP="00F71647">
      <w:pPr>
        <w:tabs>
          <w:tab w:val="left" w:pos="280"/>
        </w:tabs>
        <w:ind w:left="292" w:hanging="292"/>
        <w:jc w:val="both"/>
        <w:rPr>
          <w:rStyle w:val="fontstyle31"/>
          <w:color w:val="auto"/>
        </w:rPr>
      </w:pPr>
      <w:r w:rsidRPr="003F000E">
        <w:rPr>
          <w:rStyle w:val="fontstyle21"/>
          <w:color w:val="auto"/>
        </w:rPr>
        <w:t>C</w:t>
      </w:r>
      <w:r w:rsidRPr="003F000E">
        <w:rPr>
          <w:rStyle w:val="fontstyle31"/>
          <w:color w:val="auto"/>
        </w:rPr>
        <w:t>. If only I could apologize to her for having spoken to her so severely yesterday.</w:t>
      </w:r>
    </w:p>
    <w:p w:rsidR="006640BC" w:rsidRPr="003F000E" w:rsidRDefault="006640BC" w:rsidP="00F71647">
      <w:pPr>
        <w:tabs>
          <w:tab w:val="left" w:pos="280"/>
        </w:tabs>
        <w:ind w:left="292" w:hanging="292"/>
        <w:jc w:val="both"/>
        <w:rPr>
          <w:rStyle w:val="fontstyle31"/>
          <w:color w:val="auto"/>
        </w:rPr>
      </w:pPr>
      <w:r w:rsidRPr="003F000E">
        <w:rPr>
          <w:rStyle w:val="fontstyle21"/>
          <w:color w:val="auto"/>
        </w:rPr>
        <w:t>D</w:t>
      </w:r>
      <w:r w:rsidRPr="003F000E">
        <w:rPr>
          <w:rStyle w:val="fontstyle31"/>
          <w:color w:val="auto"/>
        </w:rPr>
        <w:t>. I wish I hadn’t spoken to her so severely yesterday.</w:t>
      </w:r>
    </w:p>
    <w:p w:rsidR="006640BC" w:rsidRPr="003F000E" w:rsidRDefault="006640BC" w:rsidP="00F71647">
      <w:pPr>
        <w:shd w:val="clear" w:color="auto" w:fill="FFFFFF"/>
        <w:jc w:val="both"/>
      </w:pPr>
      <w:r w:rsidRPr="003F000E">
        <w:rPr>
          <w:b/>
        </w:rPr>
        <w:t>Question 50</w:t>
      </w:r>
      <w:r w:rsidRPr="003F000E">
        <w:t>.‌She‌ ‌had‌ ‌only‌ ‌just‌ ‌put‌ ‌the‌ ‌telephone‌ ‌down‌ ‌when‌ ‌the‌ ‌boss‌ ‌rang.‌ ‌</w:t>
      </w:r>
    </w:p>
    <w:p w:rsidR="00642F6A" w:rsidRPr="003F000E" w:rsidRDefault="006640BC" w:rsidP="00F71647">
      <w:pPr>
        <w:shd w:val="clear" w:color="auto" w:fill="FFFFFF"/>
        <w:jc w:val="both"/>
      </w:pPr>
      <w:r w:rsidRPr="003F000E">
        <w:t>‌‌</w:t>
      </w:r>
      <w:r w:rsidR="00642F6A" w:rsidRPr="003F000E">
        <w:t>‌‌</w:t>
      </w:r>
      <w:r w:rsidR="00642F6A" w:rsidRPr="003F000E">
        <w:rPr>
          <w:b/>
          <w:bCs/>
        </w:rPr>
        <w:t>A‌</w:t>
      </w:r>
      <w:r w:rsidR="00642F6A" w:rsidRPr="003F000E">
        <w:t>.‌ No sooner she‌ ‌put‌ ‌the‌ ‌telephone‌ ‌down‌ ‌than ‌the‌ ‌boss‌ ‌rang.‌ </w:t>
      </w:r>
    </w:p>
    <w:p w:rsidR="006640BC" w:rsidRPr="003F000E" w:rsidRDefault="006640BC" w:rsidP="00F71647">
      <w:pPr>
        <w:shd w:val="clear" w:color="auto" w:fill="FFFFFF"/>
        <w:jc w:val="both"/>
      </w:pPr>
      <w:r w:rsidRPr="003F000E">
        <w:t>‌</w:t>
      </w:r>
      <w:r w:rsidRPr="003F000E">
        <w:rPr>
          <w:b/>
          <w:bCs/>
        </w:rPr>
        <w:t>B.</w:t>
      </w:r>
      <w:r w:rsidRPr="003F000E">
        <w:t>‌ ‌Hardly‌ ‌had‌ ‌she‌ ‌put‌ ‌the‌ ‌telephone‌ ‌down‌ ‌when‌ ‌the‌ ‌boss‌ ‌rang.‌ ‌</w:t>
      </w:r>
    </w:p>
    <w:p w:rsidR="006640BC" w:rsidRPr="003F000E" w:rsidRDefault="006640BC" w:rsidP="00F71647">
      <w:pPr>
        <w:shd w:val="clear" w:color="auto" w:fill="FFFFFF"/>
        <w:jc w:val="both"/>
      </w:pPr>
      <w:r w:rsidRPr="003F000E">
        <w:rPr>
          <w:b/>
          <w:bCs/>
        </w:rPr>
        <w:t>C.‌‌</w:t>
      </w:r>
      <w:r w:rsidRPr="003F000E">
        <w:t xml:space="preserve"> The‌ ‌boss‌ ‌rang‌ ‌back,‌ ‌but‌ ‌she‌ ‌put‌ ‌the‌ ‌telephone‌ ‌down.‌ ‌</w:t>
      </w:r>
    </w:p>
    <w:p w:rsidR="006640BC" w:rsidRPr="003F000E" w:rsidRDefault="006640BC" w:rsidP="00F71647">
      <w:pPr>
        <w:shd w:val="clear" w:color="auto" w:fill="FFFFFF"/>
        <w:jc w:val="both"/>
      </w:pPr>
      <w:r w:rsidRPr="003F000E">
        <w:rPr>
          <w:b/>
          <w:bCs/>
        </w:rPr>
        <w:t>D.</w:t>
      </w:r>
      <w:r w:rsidRPr="003F000E">
        <w:t>‌ She‌ ‌had‌ ‌put‌ ‌the‌ ‌telephone‌ ‌down,‌ ‌so‌ ‌she‌ ‌let‌ ‌it‌ ‌ring‌ ‌when‌ ‌the‌ ‌boss‌ ‌rang.‌ ‌</w:t>
      </w:r>
    </w:p>
    <w:p w:rsidR="00102D19" w:rsidRPr="003F000E" w:rsidRDefault="00102D19" w:rsidP="00F93B47">
      <w:pPr>
        <w:tabs>
          <w:tab w:val="left" w:pos="280"/>
        </w:tabs>
        <w:spacing w:before="60"/>
        <w:ind w:left="292" w:hanging="292"/>
        <w:rPr>
          <w:rFonts w:eastAsia="Tahoma"/>
        </w:rPr>
      </w:pPr>
    </w:p>
    <w:p w:rsidR="00102D19" w:rsidRPr="003F000E" w:rsidRDefault="00AD192C" w:rsidP="00AD192C">
      <w:pPr>
        <w:tabs>
          <w:tab w:val="left" w:pos="280"/>
        </w:tabs>
        <w:spacing w:before="60"/>
        <w:ind w:left="292" w:hanging="292"/>
        <w:jc w:val="center"/>
        <w:rPr>
          <w:rFonts w:eastAsia="Tahoma"/>
          <w:b/>
        </w:rPr>
      </w:pPr>
      <w:r w:rsidRPr="003F000E">
        <w:rPr>
          <w:rFonts w:eastAsia="Tahoma"/>
          <w:b/>
        </w:rPr>
        <w:t>---THE END---</w:t>
      </w:r>
    </w:p>
    <w:p w:rsidR="00102D19" w:rsidRPr="003F000E" w:rsidRDefault="00325F69" w:rsidP="00F93B47">
      <w:pPr>
        <w:tabs>
          <w:tab w:val="left" w:pos="280"/>
        </w:tabs>
        <w:spacing w:before="60"/>
        <w:ind w:left="292" w:hanging="292"/>
        <w:rPr>
          <w:rFonts w:eastAsia="Tahoma"/>
        </w:rPr>
      </w:pPr>
      <w:r w:rsidRPr="003F000E">
        <w:rPr>
          <w:rFonts w:eastAsia="Tahoma"/>
        </w:rPr>
        <w:t>ĐÁP ÁN</w:t>
      </w:r>
    </w:p>
    <w:tbl>
      <w:tblPr>
        <w:tblW w:w="44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906"/>
        <w:gridCol w:w="906"/>
        <w:gridCol w:w="906"/>
        <w:gridCol w:w="905"/>
        <w:gridCol w:w="905"/>
        <w:gridCol w:w="905"/>
        <w:gridCol w:w="911"/>
        <w:gridCol w:w="905"/>
        <w:gridCol w:w="909"/>
      </w:tblGrid>
      <w:tr w:rsidR="003F000E" w:rsidRPr="003F000E" w:rsidTr="004321EF">
        <w:trPr>
          <w:trHeight w:val="43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1</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11</w:t>
            </w:r>
          </w:p>
        </w:tc>
        <w:tc>
          <w:tcPr>
            <w:tcW w:w="484"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21</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31</w:t>
            </w:r>
          </w:p>
        </w:tc>
        <w:tc>
          <w:tcPr>
            <w:tcW w:w="487"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41</w:t>
            </w:r>
          </w:p>
        </w:tc>
        <w:tc>
          <w:tcPr>
            <w:tcW w:w="486" w:type="pct"/>
          </w:tcPr>
          <w:p w:rsidR="00325F69" w:rsidRPr="003F000E" w:rsidRDefault="00325F69" w:rsidP="004321EF">
            <w:pPr>
              <w:tabs>
                <w:tab w:val="left" w:pos="284"/>
              </w:tabs>
              <w:spacing w:after="120" w:line="360" w:lineRule="atLeast"/>
              <w:jc w:val="center"/>
              <w:rPr>
                <w:b/>
              </w:rPr>
            </w:pPr>
            <w:r w:rsidRPr="003F000E">
              <w:rPr>
                <w:b/>
              </w:rPr>
              <w:t>A</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2</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12</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22</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32</w:t>
            </w:r>
          </w:p>
        </w:tc>
        <w:tc>
          <w:tcPr>
            <w:tcW w:w="487"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42</w:t>
            </w:r>
          </w:p>
        </w:tc>
        <w:tc>
          <w:tcPr>
            <w:tcW w:w="486" w:type="pct"/>
          </w:tcPr>
          <w:p w:rsidR="00325F69" w:rsidRPr="003F000E" w:rsidRDefault="00325F69" w:rsidP="004321EF">
            <w:pPr>
              <w:tabs>
                <w:tab w:val="left" w:pos="284"/>
              </w:tabs>
              <w:spacing w:after="120" w:line="360" w:lineRule="atLeast"/>
              <w:jc w:val="center"/>
              <w:rPr>
                <w:b/>
              </w:rPr>
            </w:pPr>
            <w:r w:rsidRPr="003F000E">
              <w:rPr>
                <w:b/>
              </w:rPr>
              <w:t>C</w:t>
            </w:r>
          </w:p>
        </w:tc>
      </w:tr>
      <w:tr w:rsidR="003F000E" w:rsidRPr="003F000E" w:rsidTr="004321EF">
        <w:trPr>
          <w:trHeight w:val="43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3</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13</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23</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33</w:t>
            </w:r>
          </w:p>
        </w:tc>
        <w:tc>
          <w:tcPr>
            <w:tcW w:w="487" w:type="pct"/>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43</w:t>
            </w:r>
          </w:p>
        </w:tc>
        <w:tc>
          <w:tcPr>
            <w:tcW w:w="486" w:type="pct"/>
          </w:tcPr>
          <w:p w:rsidR="00325F69" w:rsidRPr="003F000E" w:rsidRDefault="00325F69" w:rsidP="004321EF">
            <w:pPr>
              <w:tabs>
                <w:tab w:val="left" w:pos="284"/>
              </w:tabs>
              <w:spacing w:after="120" w:line="360" w:lineRule="atLeast"/>
              <w:jc w:val="center"/>
              <w:rPr>
                <w:b/>
              </w:rPr>
            </w:pPr>
            <w:r w:rsidRPr="003F000E">
              <w:rPr>
                <w:b/>
              </w:rPr>
              <w:t>A</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4</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14</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24</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34</w:t>
            </w:r>
          </w:p>
        </w:tc>
        <w:tc>
          <w:tcPr>
            <w:tcW w:w="487"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44</w:t>
            </w:r>
          </w:p>
        </w:tc>
        <w:tc>
          <w:tcPr>
            <w:tcW w:w="486" w:type="pct"/>
          </w:tcPr>
          <w:p w:rsidR="00325F69" w:rsidRPr="003F000E" w:rsidRDefault="00325F69" w:rsidP="004321EF">
            <w:pPr>
              <w:tabs>
                <w:tab w:val="left" w:pos="284"/>
              </w:tabs>
              <w:spacing w:after="120" w:line="360" w:lineRule="atLeast"/>
              <w:jc w:val="center"/>
              <w:rPr>
                <w:b/>
              </w:rPr>
            </w:pPr>
            <w:r w:rsidRPr="003F000E">
              <w:rPr>
                <w:b/>
              </w:rPr>
              <w:t>D</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5</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15</w:t>
            </w:r>
          </w:p>
        </w:tc>
        <w:tc>
          <w:tcPr>
            <w:tcW w:w="484" w:type="pct"/>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25</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35</w:t>
            </w:r>
          </w:p>
        </w:tc>
        <w:tc>
          <w:tcPr>
            <w:tcW w:w="487"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45</w:t>
            </w:r>
          </w:p>
        </w:tc>
        <w:tc>
          <w:tcPr>
            <w:tcW w:w="486" w:type="pct"/>
          </w:tcPr>
          <w:p w:rsidR="00325F69" w:rsidRPr="003F000E" w:rsidRDefault="00325F69" w:rsidP="004321EF">
            <w:pPr>
              <w:tabs>
                <w:tab w:val="left" w:pos="284"/>
              </w:tabs>
              <w:spacing w:after="120" w:line="360" w:lineRule="atLeast"/>
              <w:jc w:val="center"/>
              <w:rPr>
                <w:b/>
              </w:rPr>
            </w:pPr>
            <w:r w:rsidRPr="003F000E">
              <w:rPr>
                <w:b/>
              </w:rPr>
              <w:t>C</w:t>
            </w:r>
          </w:p>
        </w:tc>
      </w:tr>
      <w:tr w:rsidR="003F000E" w:rsidRPr="003F000E" w:rsidTr="004321EF">
        <w:trPr>
          <w:trHeight w:val="43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6</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16</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26</w:t>
            </w:r>
          </w:p>
        </w:tc>
        <w:tc>
          <w:tcPr>
            <w:tcW w:w="484" w:type="pct"/>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36</w:t>
            </w:r>
          </w:p>
        </w:tc>
        <w:tc>
          <w:tcPr>
            <w:tcW w:w="487"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46</w:t>
            </w:r>
          </w:p>
        </w:tc>
        <w:tc>
          <w:tcPr>
            <w:tcW w:w="486" w:type="pct"/>
          </w:tcPr>
          <w:p w:rsidR="00325F69" w:rsidRPr="003F000E" w:rsidRDefault="00325F69" w:rsidP="004321EF">
            <w:pPr>
              <w:tabs>
                <w:tab w:val="left" w:pos="284"/>
              </w:tabs>
              <w:spacing w:after="120" w:line="360" w:lineRule="atLeast"/>
              <w:jc w:val="center"/>
              <w:rPr>
                <w:b/>
              </w:rPr>
            </w:pPr>
            <w:r w:rsidRPr="003F000E">
              <w:rPr>
                <w:b/>
              </w:rPr>
              <w:t>B</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7</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17</w:t>
            </w:r>
          </w:p>
        </w:tc>
        <w:tc>
          <w:tcPr>
            <w:tcW w:w="484"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27</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37</w:t>
            </w:r>
          </w:p>
        </w:tc>
        <w:tc>
          <w:tcPr>
            <w:tcW w:w="487" w:type="pct"/>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47</w:t>
            </w:r>
          </w:p>
        </w:tc>
        <w:tc>
          <w:tcPr>
            <w:tcW w:w="486" w:type="pct"/>
          </w:tcPr>
          <w:p w:rsidR="00325F69" w:rsidRPr="003F000E" w:rsidRDefault="00325F69" w:rsidP="004321EF">
            <w:pPr>
              <w:tabs>
                <w:tab w:val="left" w:pos="284"/>
              </w:tabs>
              <w:spacing w:after="120" w:line="360" w:lineRule="atLeast"/>
              <w:jc w:val="center"/>
              <w:rPr>
                <w:b/>
              </w:rPr>
            </w:pPr>
            <w:r w:rsidRPr="003F000E">
              <w:rPr>
                <w:b/>
              </w:rPr>
              <w:t>C</w:t>
            </w:r>
          </w:p>
        </w:tc>
      </w:tr>
      <w:tr w:rsidR="003F000E" w:rsidRPr="003F000E" w:rsidTr="004321EF">
        <w:trPr>
          <w:trHeight w:val="43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8</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18</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28</w:t>
            </w:r>
          </w:p>
        </w:tc>
        <w:tc>
          <w:tcPr>
            <w:tcW w:w="484"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38</w:t>
            </w:r>
          </w:p>
        </w:tc>
        <w:tc>
          <w:tcPr>
            <w:tcW w:w="487" w:type="pct"/>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48</w:t>
            </w:r>
          </w:p>
        </w:tc>
        <w:tc>
          <w:tcPr>
            <w:tcW w:w="486" w:type="pct"/>
          </w:tcPr>
          <w:p w:rsidR="00325F69" w:rsidRPr="003F000E" w:rsidRDefault="00325F69" w:rsidP="004321EF">
            <w:pPr>
              <w:tabs>
                <w:tab w:val="left" w:pos="284"/>
              </w:tabs>
              <w:spacing w:after="120" w:line="360" w:lineRule="atLeast"/>
              <w:jc w:val="center"/>
              <w:rPr>
                <w:b/>
              </w:rPr>
            </w:pPr>
            <w:r w:rsidRPr="003F000E">
              <w:rPr>
                <w:b/>
              </w:rPr>
              <w:t>A</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9</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C</w:t>
            </w:r>
          </w:p>
        </w:tc>
        <w:tc>
          <w:tcPr>
            <w:tcW w:w="484" w:type="pct"/>
          </w:tcPr>
          <w:p w:rsidR="00325F69" w:rsidRPr="003F000E" w:rsidRDefault="00325F69" w:rsidP="004321EF">
            <w:pPr>
              <w:tabs>
                <w:tab w:val="left" w:pos="284"/>
              </w:tabs>
              <w:spacing w:after="120" w:line="360" w:lineRule="atLeast"/>
              <w:jc w:val="center"/>
              <w:rPr>
                <w:b/>
              </w:rPr>
            </w:pPr>
            <w:r w:rsidRPr="003F000E">
              <w:rPr>
                <w:b/>
              </w:rPr>
              <w:t>19</w:t>
            </w:r>
          </w:p>
        </w:tc>
        <w:tc>
          <w:tcPr>
            <w:tcW w:w="484"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29</w:t>
            </w:r>
          </w:p>
        </w:tc>
        <w:tc>
          <w:tcPr>
            <w:tcW w:w="484"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39</w:t>
            </w:r>
          </w:p>
        </w:tc>
        <w:tc>
          <w:tcPr>
            <w:tcW w:w="487"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49</w:t>
            </w:r>
          </w:p>
        </w:tc>
        <w:tc>
          <w:tcPr>
            <w:tcW w:w="486" w:type="pct"/>
          </w:tcPr>
          <w:p w:rsidR="00325F69" w:rsidRPr="003F000E" w:rsidRDefault="00325F69" w:rsidP="004321EF">
            <w:pPr>
              <w:tabs>
                <w:tab w:val="left" w:pos="284"/>
              </w:tabs>
              <w:spacing w:after="120" w:line="360" w:lineRule="atLeast"/>
              <w:jc w:val="center"/>
              <w:rPr>
                <w:b/>
              </w:rPr>
            </w:pPr>
            <w:r w:rsidRPr="003F000E">
              <w:rPr>
                <w:b/>
              </w:rPr>
              <w:t>D</w:t>
            </w:r>
          </w:p>
        </w:tc>
      </w:tr>
      <w:tr w:rsidR="003F000E" w:rsidRPr="003F000E" w:rsidTr="004321EF">
        <w:trPr>
          <w:trHeight w:val="445"/>
        </w:trPr>
        <w:tc>
          <w:tcPr>
            <w:tcW w:w="639"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10</w:t>
            </w:r>
          </w:p>
        </w:tc>
        <w:tc>
          <w:tcPr>
            <w:tcW w:w="484" w:type="pct"/>
            <w:tcMar>
              <w:left w:w="0" w:type="dxa"/>
              <w:right w:w="0" w:type="dxa"/>
            </w:tcMar>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20</w:t>
            </w:r>
          </w:p>
        </w:tc>
        <w:tc>
          <w:tcPr>
            <w:tcW w:w="484" w:type="pct"/>
          </w:tcPr>
          <w:p w:rsidR="00325F69" w:rsidRPr="003F000E" w:rsidRDefault="00325F69" w:rsidP="004321EF">
            <w:pPr>
              <w:tabs>
                <w:tab w:val="left" w:pos="284"/>
              </w:tabs>
              <w:spacing w:after="120" w:line="360" w:lineRule="atLeast"/>
              <w:jc w:val="center"/>
              <w:rPr>
                <w:b/>
              </w:rPr>
            </w:pPr>
            <w:r w:rsidRPr="003F000E">
              <w:rPr>
                <w:b/>
              </w:rPr>
              <w:t>B</w:t>
            </w:r>
          </w:p>
        </w:tc>
        <w:tc>
          <w:tcPr>
            <w:tcW w:w="484" w:type="pct"/>
          </w:tcPr>
          <w:p w:rsidR="00325F69" w:rsidRPr="003F000E" w:rsidRDefault="00325F69" w:rsidP="004321EF">
            <w:pPr>
              <w:tabs>
                <w:tab w:val="left" w:pos="284"/>
              </w:tabs>
              <w:spacing w:after="120" w:line="360" w:lineRule="atLeast"/>
              <w:jc w:val="center"/>
              <w:rPr>
                <w:b/>
              </w:rPr>
            </w:pPr>
            <w:r w:rsidRPr="003F000E">
              <w:rPr>
                <w:b/>
              </w:rPr>
              <w:t>30</w:t>
            </w:r>
          </w:p>
        </w:tc>
        <w:tc>
          <w:tcPr>
            <w:tcW w:w="484" w:type="pct"/>
          </w:tcPr>
          <w:p w:rsidR="00325F69" w:rsidRPr="003F000E" w:rsidRDefault="00325F69" w:rsidP="004321EF">
            <w:pPr>
              <w:tabs>
                <w:tab w:val="left" w:pos="284"/>
              </w:tabs>
              <w:spacing w:after="120" w:line="360" w:lineRule="atLeast"/>
              <w:jc w:val="center"/>
              <w:rPr>
                <w:b/>
              </w:rPr>
            </w:pPr>
            <w:r w:rsidRPr="003F000E">
              <w:rPr>
                <w:b/>
              </w:rPr>
              <w:t>A</w:t>
            </w:r>
          </w:p>
        </w:tc>
        <w:tc>
          <w:tcPr>
            <w:tcW w:w="484" w:type="pct"/>
          </w:tcPr>
          <w:p w:rsidR="00325F69" w:rsidRPr="003F000E" w:rsidRDefault="00325F69" w:rsidP="004321EF">
            <w:pPr>
              <w:tabs>
                <w:tab w:val="left" w:pos="284"/>
              </w:tabs>
              <w:spacing w:after="120" w:line="360" w:lineRule="atLeast"/>
              <w:jc w:val="center"/>
              <w:rPr>
                <w:b/>
              </w:rPr>
            </w:pPr>
            <w:r w:rsidRPr="003F000E">
              <w:rPr>
                <w:b/>
              </w:rPr>
              <w:t>40</w:t>
            </w:r>
          </w:p>
        </w:tc>
        <w:tc>
          <w:tcPr>
            <w:tcW w:w="487" w:type="pct"/>
          </w:tcPr>
          <w:p w:rsidR="00325F69" w:rsidRPr="003F000E" w:rsidRDefault="00325F69" w:rsidP="004321EF">
            <w:pPr>
              <w:tabs>
                <w:tab w:val="left" w:pos="284"/>
              </w:tabs>
              <w:spacing w:after="120" w:line="360" w:lineRule="atLeast"/>
              <w:jc w:val="center"/>
              <w:rPr>
                <w:b/>
              </w:rPr>
            </w:pPr>
            <w:r w:rsidRPr="003F000E">
              <w:rPr>
                <w:b/>
              </w:rPr>
              <w:t>D</w:t>
            </w:r>
          </w:p>
        </w:tc>
        <w:tc>
          <w:tcPr>
            <w:tcW w:w="484" w:type="pct"/>
          </w:tcPr>
          <w:p w:rsidR="00325F69" w:rsidRPr="003F000E" w:rsidRDefault="00325F69" w:rsidP="004321EF">
            <w:pPr>
              <w:tabs>
                <w:tab w:val="left" w:pos="284"/>
              </w:tabs>
              <w:spacing w:after="120" w:line="360" w:lineRule="atLeast"/>
              <w:jc w:val="center"/>
              <w:rPr>
                <w:b/>
              </w:rPr>
            </w:pPr>
            <w:r w:rsidRPr="003F000E">
              <w:rPr>
                <w:b/>
              </w:rPr>
              <w:t>50</w:t>
            </w:r>
          </w:p>
        </w:tc>
        <w:tc>
          <w:tcPr>
            <w:tcW w:w="486" w:type="pct"/>
          </w:tcPr>
          <w:p w:rsidR="00325F69" w:rsidRPr="003F000E" w:rsidRDefault="00325F69" w:rsidP="004321EF">
            <w:pPr>
              <w:tabs>
                <w:tab w:val="left" w:pos="284"/>
              </w:tabs>
              <w:spacing w:after="120" w:line="360" w:lineRule="atLeast"/>
              <w:jc w:val="center"/>
              <w:rPr>
                <w:b/>
              </w:rPr>
            </w:pPr>
            <w:r w:rsidRPr="003F000E">
              <w:rPr>
                <w:b/>
              </w:rPr>
              <w:t>B</w:t>
            </w:r>
          </w:p>
        </w:tc>
      </w:tr>
    </w:tbl>
    <w:p w:rsidR="00102D19" w:rsidRPr="003F000E" w:rsidRDefault="00102D19" w:rsidP="00F93B47">
      <w:pPr>
        <w:tabs>
          <w:tab w:val="left" w:pos="280"/>
        </w:tabs>
        <w:spacing w:before="60"/>
        <w:ind w:left="292" w:hanging="292"/>
        <w:rPr>
          <w:rFonts w:eastAsia="Tahoma"/>
        </w:rPr>
      </w:pPr>
    </w:p>
    <w:sectPr w:rsidR="00102D19" w:rsidRPr="003F000E" w:rsidSect="00325F69">
      <w:footerReference w:type="default" r:id="rId12"/>
      <w:pgSz w:w="11910" w:h="16840" w:code="9"/>
      <w:pgMar w:top="851" w:right="567" w:bottom="851" w:left="85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4347" w:rsidRDefault="006A4347">
      <w:r>
        <w:separator/>
      </w:r>
    </w:p>
  </w:endnote>
  <w:endnote w:type="continuationSeparator" w:id="0">
    <w:p w:rsidR="006A4347" w:rsidRDefault="006A4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Cambria">
    <w:panose1 w:val="02040503050406030204"/>
    <w:charset w:val="A3"/>
    <w:family w:val="roman"/>
    <w:pitch w:val="variable"/>
    <w:sig w:usb0="E00002FF" w:usb1="400004FF" w:usb2="00000000"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239" w:rsidRDefault="00325F69">
    <w:pPr>
      <w:jc w:val="center"/>
      <w:rPr>
        <w:color w:val="000000"/>
      </w:rPr>
    </w:pPr>
    <w:r>
      <w:rPr>
        <w:color w:val="000000"/>
      </w:rPr>
      <w:t xml:space="preserve">Page </w:t>
    </w:r>
    <w:r w:rsidR="00C97239">
      <w:rPr>
        <w:color w:val="000000"/>
      </w:rPr>
      <w:fldChar w:fldCharType="begin"/>
    </w:r>
    <w:r w:rsidR="00C97239">
      <w:rPr>
        <w:color w:val="000000"/>
      </w:rPr>
      <w:instrText>PAGE</w:instrText>
    </w:r>
    <w:r w:rsidR="00C97239">
      <w:rPr>
        <w:color w:val="000000"/>
      </w:rPr>
      <w:fldChar w:fldCharType="separate"/>
    </w:r>
    <w:r w:rsidR="004260B9">
      <w:rPr>
        <w:noProof/>
        <w:color w:val="000000"/>
      </w:rPr>
      <w:t>1</w:t>
    </w:r>
    <w:r w:rsidR="00C97239">
      <w:rPr>
        <w:color w:val="000000"/>
      </w:rPr>
      <w:fldChar w:fldCharType="end"/>
    </w:r>
    <w:r>
      <w:rPr>
        <w:color w:val="000000"/>
      </w:rPr>
      <w:t xml:space="preserve"> of </w:t>
    </w:r>
    <w:r w:rsidR="00C97239">
      <w:rPr>
        <w:color w:val="000000"/>
      </w:rPr>
      <w:fldChar w:fldCharType="begin"/>
    </w:r>
    <w:r w:rsidR="00C97239">
      <w:rPr>
        <w:color w:val="000000"/>
      </w:rPr>
      <w:instrText>NUMPAGES</w:instrText>
    </w:r>
    <w:r w:rsidR="00C97239">
      <w:rPr>
        <w:color w:val="000000"/>
      </w:rPr>
      <w:fldChar w:fldCharType="separate"/>
    </w:r>
    <w:r w:rsidR="004260B9">
      <w:rPr>
        <w:noProof/>
        <w:color w:val="000000"/>
      </w:rPr>
      <w:t>5</w:t>
    </w:r>
    <w:r w:rsidR="00C97239">
      <w:rPr>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4347" w:rsidRDefault="006A4347">
      <w:r>
        <w:separator/>
      </w:r>
    </w:p>
  </w:footnote>
  <w:footnote w:type="continuationSeparator" w:id="0">
    <w:p w:rsidR="006A4347" w:rsidRDefault="006A434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76A3D"/>
    <w:multiLevelType w:val="hybridMultilevel"/>
    <w:tmpl w:val="09F4442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E0FE3"/>
    <w:multiLevelType w:val="multilevel"/>
    <w:tmpl w:val="5A7E1B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22C1D68"/>
    <w:multiLevelType w:val="hybridMultilevel"/>
    <w:tmpl w:val="A35211B2"/>
    <w:lvl w:ilvl="0" w:tplc="617A008E">
      <w:start w:val="1"/>
      <w:numFmt w:val="upperLetter"/>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4E512F"/>
    <w:multiLevelType w:val="multilevel"/>
    <w:tmpl w:val="8A66D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F1A"/>
    <w:rsid w:val="000A63A2"/>
    <w:rsid w:val="000D63F3"/>
    <w:rsid w:val="00102D19"/>
    <w:rsid w:val="00126317"/>
    <w:rsid w:val="001B4266"/>
    <w:rsid w:val="001F5E9B"/>
    <w:rsid w:val="002B5A96"/>
    <w:rsid w:val="002B7833"/>
    <w:rsid w:val="002E0406"/>
    <w:rsid w:val="002F3A7F"/>
    <w:rsid w:val="00325F69"/>
    <w:rsid w:val="00334B69"/>
    <w:rsid w:val="003B0E3B"/>
    <w:rsid w:val="003F000E"/>
    <w:rsid w:val="004260B9"/>
    <w:rsid w:val="005113A0"/>
    <w:rsid w:val="005B7FAF"/>
    <w:rsid w:val="005C017B"/>
    <w:rsid w:val="00642F6A"/>
    <w:rsid w:val="006640BC"/>
    <w:rsid w:val="0069744C"/>
    <w:rsid w:val="006A4347"/>
    <w:rsid w:val="00725D7A"/>
    <w:rsid w:val="00750086"/>
    <w:rsid w:val="007505A4"/>
    <w:rsid w:val="007624A1"/>
    <w:rsid w:val="008C3831"/>
    <w:rsid w:val="008F5A29"/>
    <w:rsid w:val="00937FEB"/>
    <w:rsid w:val="00946F1A"/>
    <w:rsid w:val="0099390F"/>
    <w:rsid w:val="00A3480A"/>
    <w:rsid w:val="00A74191"/>
    <w:rsid w:val="00AA0A12"/>
    <w:rsid w:val="00AD192C"/>
    <w:rsid w:val="00B22EFF"/>
    <w:rsid w:val="00BB6BA3"/>
    <w:rsid w:val="00C97239"/>
    <w:rsid w:val="00CB50C7"/>
    <w:rsid w:val="00DB637B"/>
    <w:rsid w:val="00EB7391"/>
    <w:rsid w:val="00EC579C"/>
    <w:rsid w:val="00EE6CF0"/>
    <w:rsid w:val="00EF22D8"/>
    <w:rsid w:val="00F374CE"/>
    <w:rsid w:val="00F71647"/>
    <w:rsid w:val="00F7562B"/>
    <w:rsid w:val="00F93B47"/>
  </w:rsids>
  <m:mathPr>
    <m:mathFont m:val="Cambria Math"/>
    <m:brkBin m:val="before"/>
    <m:brkBinSub m:val="--"/>
    <m:smallFrac/>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BEFDDCB-B4D1-4142-9D8E-04323D468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1">
    <w:name w:val="heading 1"/>
    <w:basedOn w:val="Normal"/>
    <w:next w:val="Normal"/>
    <w:link w:val="Heading1Char"/>
    <w:qFormat/>
    <w:rsid w:val="006640BC"/>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2E47FA"/>
    <w:pPr>
      <w:widowControl w:val="0"/>
    </w:pPr>
    <w:rPr>
      <w:sz w:val="24"/>
      <w:szCs w:val="24"/>
    </w:rPr>
  </w:style>
  <w:style w:type="character" w:styleId="Emphasis">
    <w:name w:val="Emphasis"/>
    <w:uiPriority w:val="20"/>
    <w:qFormat/>
    <w:rsid w:val="00486D41"/>
    <w:rPr>
      <w:i/>
      <w:iCs/>
      <w:rtl w:val="0"/>
    </w:rPr>
  </w:style>
  <w:style w:type="character" w:styleId="Strong">
    <w:name w:val="Strong"/>
    <w:uiPriority w:val="22"/>
    <w:qFormat/>
    <w:rsid w:val="002E47FA"/>
    <w:rPr>
      <w:b/>
      <w:bCs/>
      <w:rtl w:val="0"/>
    </w:rPr>
  </w:style>
  <w:style w:type="paragraph" w:styleId="NormalWeb">
    <w:name w:val="Normal (Web)"/>
    <w:basedOn w:val="Normal"/>
    <w:uiPriority w:val="99"/>
    <w:unhideWhenUsed/>
    <w:rsid w:val="005B7FAF"/>
    <w:pPr>
      <w:spacing w:before="100" w:beforeAutospacing="1" w:after="100" w:afterAutospacing="1"/>
    </w:pPr>
  </w:style>
  <w:style w:type="paragraph" w:customStyle="1" w:styleId="CharCharChar">
    <w:name w:val="Char Char Char"/>
    <w:basedOn w:val="Normal"/>
    <w:autoRedefine/>
    <w:rsid w:val="008C383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fontstyle01">
    <w:name w:val="fontstyle01"/>
    <w:rsid w:val="008C3831"/>
    <w:rPr>
      <w:rFonts w:ascii="Times New Roman" w:hAnsi="Times New Roman" w:cs="Times New Roman" w:hint="default"/>
      <w:b/>
      <w:bCs/>
      <w:i/>
      <w:iCs/>
      <w:color w:val="000000"/>
      <w:sz w:val="24"/>
      <w:szCs w:val="24"/>
    </w:rPr>
  </w:style>
  <w:style w:type="character" w:customStyle="1" w:styleId="fontstyle21">
    <w:name w:val="fontstyle21"/>
    <w:rsid w:val="008C3831"/>
    <w:rPr>
      <w:rFonts w:ascii="Times New Roman" w:hAnsi="Times New Roman" w:cs="Times New Roman" w:hint="default"/>
      <w:b/>
      <w:bCs/>
      <w:i w:val="0"/>
      <w:iCs w:val="0"/>
      <w:color w:val="000000"/>
      <w:sz w:val="24"/>
      <w:szCs w:val="24"/>
    </w:rPr>
  </w:style>
  <w:style w:type="character" w:customStyle="1" w:styleId="fontstyle31">
    <w:name w:val="fontstyle31"/>
    <w:rsid w:val="008C3831"/>
    <w:rPr>
      <w:rFonts w:ascii="Times New Roman" w:hAnsi="Times New Roman" w:cs="Times New Roman" w:hint="default"/>
      <w:b w:val="0"/>
      <w:bCs w:val="0"/>
      <w:i w:val="0"/>
      <w:iCs w:val="0"/>
      <w:color w:val="000000"/>
      <w:sz w:val="24"/>
      <w:szCs w:val="24"/>
    </w:rPr>
  </w:style>
  <w:style w:type="character" w:customStyle="1" w:styleId="highlight">
    <w:name w:val="highlight"/>
    <w:rsid w:val="00126317"/>
  </w:style>
  <w:style w:type="character" w:customStyle="1" w:styleId="Heading1Char">
    <w:name w:val="Heading 1 Char"/>
    <w:link w:val="Heading1"/>
    <w:rsid w:val="006640BC"/>
    <w:rPr>
      <w:rFonts w:ascii="Cambria" w:eastAsia="Times New Roman" w:hAnsi="Cambria" w:cs="Times New Roman"/>
      <w:b/>
      <w:bCs/>
      <w:kern w:val="32"/>
      <w:sz w:val="32"/>
      <w:szCs w:val="32"/>
    </w:rPr>
  </w:style>
  <w:style w:type="paragraph" w:customStyle="1" w:styleId="Normal1">
    <w:name w:val="Normal_1"/>
    <w:qFormat/>
    <w:rsid w:val="00F7562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1580">
      <w:bodyDiv w:val="1"/>
      <w:marLeft w:val="0"/>
      <w:marRight w:val="0"/>
      <w:marTop w:val="0"/>
      <w:marBottom w:val="0"/>
      <w:divBdr>
        <w:top w:val="none" w:sz="0" w:space="0" w:color="auto"/>
        <w:left w:val="none" w:sz="0" w:space="0" w:color="auto"/>
        <w:bottom w:val="none" w:sz="0" w:space="0" w:color="auto"/>
        <w:right w:val="none" w:sz="0" w:space="0" w:color="auto"/>
      </w:divBdr>
    </w:div>
    <w:div w:id="267812397">
      <w:bodyDiv w:val="1"/>
      <w:marLeft w:val="0"/>
      <w:marRight w:val="0"/>
      <w:marTop w:val="0"/>
      <w:marBottom w:val="0"/>
      <w:divBdr>
        <w:top w:val="none" w:sz="0" w:space="0" w:color="auto"/>
        <w:left w:val="none" w:sz="0" w:space="0" w:color="auto"/>
        <w:bottom w:val="none" w:sz="0" w:space="0" w:color="auto"/>
        <w:right w:val="none" w:sz="0" w:space="0" w:color="auto"/>
      </w:divBdr>
    </w:div>
    <w:div w:id="485128913">
      <w:bodyDiv w:val="1"/>
      <w:marLeft w:val="0"/>
      <w:marRight w:val="0"/>
      <w:marTop w:val="0"/>
      <w:marBottom w:val="0"/>
      <w:divBdr>
        <w:top w:val="none" w:sz="0" w:space="0" w:color="auto"/>
        <w:left w:val="none" w:sz="0" w:space="0" w:color="auto"/>
        <w:bottom w:val="none" w:sz="0" w:space="0" w:color="auto"/>
        <w:right w:val="none" w:sz="0" w:space="0" w:color="auto"/>
      </w:divBdr>
    </w:div>
    <w:div w:id="493572467">
      <w:bodyDiv w:val="1"/>
      <w:marLeft w:val="0"/>
      <w:marRight w:val="0"/>
      <w:marTop w:val="0"/>
      <w:marBottom w:val="0"/>
      <w:divBdr>
        <w:top w:val="none" w:sz="0" w:space="0" w:color="auto"/>
        <w:left w:val="none" w:sz="0" w:space="0" w:color="auto"/>
        <w:bottom w:val="none" w:sz="0" w:space="0" w:color="auto"/>
        <w:right w:val="none" w:sz="0" w:space="0" w:color="auto"/>
      </w:divBdr>
    </w:div>
    <w:div w:id="740516861">
      <w:bodyDiv w:val="1"/>
      <w:marLeft w:val="0"/>
      <w:marRight w:val="0"/>
      <w:marTop w:val="0"/>
      <w:marBottom w:val="0"/>
      <w:divBdr>
        <w:top w:val="none" w:sz="0" w:space="0" w:color="auto"/>
        <w:left w:val="none" w:sz="0" w:space="0" w:color="auto"/>
        <w:bottom w:val="none" w:sz="0" w:space="0" w:color="auto"/>
        <w:right w:val="none" w:sz="0" w:space="0" w:color="auto"/>
      </w:divBdr>
    </w:div>
    <w:div w:id="831681918">
      <w:bodyDiv w:val="1"/>
      <w:marLeft w:val="0"/>
      <w:marRight w:val="0"/>
      <w:marTop w:val="0"/>
      <w:marBottom w:val="0"/>
      <w:divBdr>
        <w:top w:val="none" w:sz="0" w:space="0" w:color="auto"/>
        <w:left w:val="none" w:sz="0" w:space="0" w:color="auto"/>
        <w:bottom w:val="none" w:sz="0" w:space="0" w:color="auto"/>
        <w:right w:val="none" w:sz="0" w:space="0" w:color="auto"/>
      </w:divBdr>
    </w:div>
    <w:div w:id="1155611778">
      <w:bodyDiv w:val="1"/>
      <w:marLeft w:val="0"/>
      <w:marRight w:val="0"/>
      <w:marTop w:val="0"/>
      <w:marBottom w:val="0"/>
      <w:divBdr>
        <w:top w:val="none" w:sz="0" w:space="0" w:color="auto"/>
        <w:left w:val="none" w:sz="0" w:space="0" w:color="auto"/>
        <w:bottom w:val="none" w:sz="0" w:space="0" w:color="auto"/>
        <w:right w:val="none" w:sz="0" w:space="0" w:color="auto"/>
      </w:divBdr>
    </w:div>
    <w:div w:id="21238429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dictionary.cambridge.org/dictionary/english/percentag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ictionary.cambridge.org/dictionary/english/larg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ctionary.cambridge.org/dictionary/english/hand" TargetMode="External"/><Relationship Id="rId5" Type="http://schemas.openxmlformats.org/officeDocument/2006/relationships/footnotes" Target="footnotes.xml"/><Relationship Id="rId10" Type="http://schemas.openxmlformats.org/officeDocument/2006/relationships/hyperlink" Target="https://dictionary.cambridge.org/dictionary/english/people" TargetMode="External"/><Relationship Id="rId4" Type="http://schemas.openxmlformats.org/officeDocument/2006/relationships/webSettings" Target="webSettings.xml"/><Relationship Id="rId9" Type="http://schemas.openxmlformats.org/officeDocument/2006/relationships/hyperlink" Target="https://dictionary.cambridge.org/dictionary/english/wealth"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0</TotalTime>
  <Pages>5</Pages>
  <Words>2494</Words>
  <Characters>14217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DAKCOM</dc:creator>
  <cp:lastModifiedBy>Huyen</cp:lastModifiedBy>
  <cp:revision>2</cp:revision>
  <dcterms:created xsi:type="dcterms:W3CDTF">2021-05-08T02:35:00Z</dcterms:created>
  <dcterms:modified xsi:type="dcterms:W3CDTF">2021-05-08T02:35:00Z</dcterms:modified>
</cp:coreProperties>
</file>